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7CD" w:rsidRPr="00734B6F" w:rsidRDefault="008008AD" w:rsidP="00F006AA">
      <w:pPr>
        <w:pStyle w:val="Body"/>
        <w:jc w:val="center"/>
        <w:rPr>
          <w:b/>
          <w:bCs/>
        </w:rPr>
      </w:pPr>
      <w:r>
        <w:rPr>
          <w:b/>
          <w:bCs/>
        </w:rPr>
        <w:t>Mutual Non-Disclosure Agreement</w:t>
      </w:r>
    </w:p>
    <w:p w:rsidR="008008AD" w:rsidRPr="00BE73D4" w:rsidRDefault="008008AD" w:rsidP="008008AD">
      <w:pPr>
        <w:spacing w:before="180"/>
        <w:ind w:left="567" w:hanging="567"/>
        <w:rPr>
          <w:b/>
          <w:sz w:val="28"/>
        </w:rPr>
      </w:pPr>
      <w:r w:rsidRPr="00127ECE">
        <w:rPr>
          <w:b/>
          <w:sz w:val="28"/>
        </w:rPr>
        <w:t>MUTUAL NON-DISCLOSURE AGREEMENT</w:t>
      </w:r>
    </w:p>
    <w:p w:rsidR="008008AD" w:rsidRPr="003A6E42" w:rsidRDefault="008008AD" w:rsidP="008008AD">
      <w:pPr>
        <w:ind w:right="-45"/>
        <w:jc w:val="center"/>
        <w:rPr>
          <w:b/>
        </w:rPr>
      </w:pPr>
    </w:p>
    <w:p w:rsidR="008008AD" w:rsidRDefault="008008AD" w:rsidP="008008AD">
      <w:pPr>
        <w:ind w:right="-45"/>
      </w:pPr>
      <w:r>
        <w:rPr>
          <w:b/>
        </w:rPr>
        <w:t>THIS NON-DISCLOSURE AGREEMENT</w:t>
      </w:r>
      <w:r>
        <w:t xml:space="preserve"> is made the </w:t>
      </w:r>
      <w:r w:rsidR="00657495">
        <w:rPr>
          <w:b/>
          <w:color w:val="FF0000"/>
        </w:rPr>
        <w:t xml:space="preserve">   </w:t>
      </w:r>
      <w:r>
        <w:rPr>
          <w:b/>
          <w:color w:val="FF0000"/>
        </w:rPr>
        <w:t xml:space="preserve"> </w:t>
      </w:r>
      <w:r w:rsidR="00657495">
        <w:t xml:space="preserve">day of           </w:t>
      </w:r>
      <w:r w:rsidRPr="005764BD">
        <w:rPr>
          <w:color w:val="FF0000"/>
        </w:rPr>
        <w:t xml:space="preserve"> </w:t>
      </w:r>
      <w:r>
        <w:t>20</w:t>
      </w:r>
      <w:r w:rsidR="00657495">
        <w:rPr>
          <w:b/>
          <w:color w:val="FF0000"/>
        </w:rPr>
        <w:t xml:space="preserve">  </w:t>
      </w:r>
      <w:r>
        <w:t xml:space="preserve"> (“Effective Date”)</w:t>
      </w:r>
    </w:p>
    <w:p w:rsidR="008008AD" w:rsidRDefault="008008AD" w:rsidP="008008AD">
      <w:pPr>
        <w:ind w:right="-45"/>
      </w:pPr>
    </w:p>
    <w:p w:rsidR="008008AD" w:rsidRDefault="008008AD" w:rsidP="008008AD">
      <w:pPr>
        <w:ind w:right="-45"/>
        <w:rPr>
          <w:b/>
        </w:rPr>
      </w:pPr>
      <w:r>
        <w:rPr>
          <w:b/>
        </w:rPr>
        <w:t>BETWEEN</w:t>
      </w:r>
    </w:p>
    <w:p w:rsidR="008008AD" w:rsidRDefault="008008AD" w:rsidP="008008AD">
      <w:pPr>
        <w:ind w:right="-45"/>
        <w:rPr>
          <w:b/>
        </w:rPr>
      </w:pPr>
    </w:p>
    <w:p w:rsidR="008008AD" w:rsidRDefault="008008AD" w:rsidP="008008AD">
      <w:pPr>
        <w:ind w:left="720" w:right="-45" w:hanging="720"/>
        <w:rPr>
          <w:i/>
        </w:rPr>
      </w:pPr>
      <w:r>
        <w:t>(1)</w:t>
      </w:r>
      <w:r>
        <w:tab/>
      </w:r>
      <w:r w:rsidRPr="005764BD">
        <w:rPr>
          <w:b/>
        </w:rPr>
        <w:t>Gentoo Group</w:t>
      </w:r>
      <w:r>
        <w:t xml:space="preserve"> (“Gentoo”) a charitable community benefit society registered in England with number 7302 whose registered office is at 2 Emperor Way, Doxford International Business Park, Sunderland SR3 3XR; and</w:t>
      </w:r>
    </w:p>
    <w:p w:rsidR="008008AD" w:rsidRDefault="008008AD" w:rsidP="008008AD">
      <w:pPr>
        <w:ind w:left="720" w:right="-45" w:hanging="720"/>
      </w:pPr>
    </w:p>
    <w:p w:rsidR="008008AD" w:rsidRDefault="008008AD" w:rsidP="008008AD">
      <w:pPr>
        <w:ind w:left="720" w:right="-45" w:hanging="720"/>
      </w:pPr>
      <w:r>
        <w:t>(2)</w:t>
      </w:r>
      <w:r>
        <w:tab/>
      </w:r>
      <w:r w:rsidR="009E4571">
        <w:rPr>
          <w:b/>
          <w:color w:val="FF0000"/>
        </w:rPr>
        <w:t xml:space="preserve"> </w:t>
      </w:r>
      <w:r>
        <w:t>(</w:t>
      </w:r>
      <w:r w:rsidR="009E4571">
        <w:rPr>
          <w:i/>
        </w:rPr>
        <w:t>Insert company name</w:t>
      </w:r>
      <w:r>
        <w:t xml:space="preserve">) a company registered in England with number </w:t>
      </w:r>
      <w:r w:rsidR="009E4571" w:rsidRPr="009E4571">
        <w:rPr>
          <w:i/>
        </w:rPr>
        <w:t>(Insert company number)</w:t>
      </w:r>
      <w:r w:rsidR="009E4571">
        <w:t xml:space="preserve"> </w:t>
      </w:r>
      <w:r w:rsidR="00657495">
        <w:t>whose registered office is at</w:t>
      </w:r>
      <w:r w:rsidR="009E4571">
        <w:t xml:space="preserve"> </w:t>
      </w:r>
      <w:r w:rsidR="009E4571" w:rsidRPr="009E4571">
        <w:rPr>
          <w:i/>
        </w:rPr>
        <w:t>(Insert company address)</w:t>
      </w:r>
    </w:p>
    <w:p w:rsidR="008008AD" w:rsidRDefault="008008AD" w:rsidP="008008AD">
      <w:pPr>
        <w:ind w:left="720" w:right="-45" w:hanging="720"/>
      </w:pPr>
    </w:p>
    <w:p w:rsidR="00A63E0C" w:rsidRDefault="00A63E0C" w:rsidP="008008AD">
      <w:pPr>
        <w:ind w:left="720" w:right="-45" w:hanging="720"/>
      </w:pPr>
    </w:p>
    <w:p w:rsidR="008008AD" w:rsidRPr="00613353" w:rsidRDefault="008008AD" w:rsidP="008008AD">
      <w:pPr>
        <w:rPr>
          <w:b/>
        </w:rPr>
      </w:pPr>
      <w:r w:rsidRPr="00613353">
        <w:rPr>
          <w:b/>
        </w:rPr>
        <w:t>BACKGROUND</w:t>
      </w:r>
    </w:p>
    <w:p w:rsidR="008008AD" w:rsidRDefault="008008AD" w:rsidP="008008AD">
      <w:pPr>
        <w:ind w:left="720" w:right="-45" w:hanging="720"/>
      </w:pPr>
    </w:p>
    <w:p w:rsidR="008008AD" w:rsidRDefault="008008AD" w:rsidP="008008AD">
      <w:pPr>
        <w:ind w:left="720" w:right="-45" w:hanging="720"/>
      </w:pPr>
      <w:r>
        <w:t>(A)</w:t>
      </w:r>
      <w:r>
        <w:tab/>
      </w:r>
      <w:r w:rsidRPr="00E73F89">
        <w:t xml:space="preserve">Each party wishes to disclose to the other party Confidential Information in relation to the Purpose and to ensure that the other party maintains the </w:t>
      </w:r>
      <w:r>
        <w:t>secrecy</w:t>
      </w:r>
      <w:r w:rsidRPr="00E73F89">
        <w:t xml:space="preserve"> of its Confidential Information. </w:t>
      </w:r>
    </w:p>
    <w:p w:rsidR="008008AD" w:rsidRPr="00E73F89" w:rsidRDefault="008008AD" w:rsidP="008008AD">
      <w:pPr>
        <w:ind w:left="720" w:right="-45" w:hanging="720"/>
      </w:pPr>
    </w:p>
    <w:p w:rsidR="008008AD" w:rsidRDefault="008008AD" w:rsidP="008008AD">
      <w:pPr>
        <w:ind w:left="720" w:right="-45" w:hanging="720"/>
      </w:pPr>
      <w:r>
        <w:t>(B)</w:t>
      </w:r>
      <w:r>
        <w:tab/>
        <w:t xml:space="preserve">In consideration of each party making such Confidential Information available to the other, the parties agree that the Confidential Information be protected under the terms of this Agreement. </w:t>
      </w:r>
    </w:p>
    <w:p w:rsidR="008008AD" w:rsidRDefault="008008AD" w:rsidP="008008AD">
      <w:pPr>
        <w:ind w:left="720" w:right="-45" w:hanging="720"/>
      </w:pPr>
    </w:p>
    <w:p w:rsidR="008008AD" w:rsidRDefault="008008AD" w:rsidP="008008AD">
      <w:pPr>
        <w:ind w:left="720" w:right="-45" w:hanging="720"/>
      </w:pPr>
      <w:r>
        <w:t>(C)</w:t>
      </w:r>
      <w:r>
        <w:tab/>
        <w:t xml:space="preserve">The </w:t>
      </w:r>
      <w:r w:rsidRPr="00311D08">
        <w:rPr>
          <w:b/>
        </w:rPr>
        <w:t>Purpose</w:t>
      </w:r>
      <w:r>
        <w:t xml:space="preserve"> of this Agreement is:</w:t>
      </w:r>
    </w:p>
    <w:p w:rsidR="008008AD" w:rsidRDefault="008008AD" w:rsidP="008008AD">
      <w:pPr>
        <w:ind w:left="720" w:right="-45" w:hanging="720"/>
      </w:pPr>
    </w:p>
    <w:p w:rsidR="008008AD" w:rsidRDefault="008008AD" w:rsidP="008008AD">
      <w:pPr>
        <w:ind w:left="720" w:right="-45"/>
        <w:rPr>
          <w:b/>
        </w:rPr>
      </w:pPr>
      <w:r>
        <w:t xml:space="preserve">To ensure that any confidential information shared between the two parties is only available to authorised personnel, secured at all times, and destroyed when the information is no longer required.  </w:t>
      </w:r>
      <w:r w:rsidR="00657495">
        <w:rPr>
          <w:b/>
          <w:color w:val="FF0000"/>
        </w:rPr>
        <w:t xml:space="preserve">                                    </w:t>
      </w:r>
    </w:p>
    <w:p w:rsidR="008008AD" w:rsidRDefault="008008AD" w:rsidP="008008AD"/>
    <w:p w:rsidR="008008AD" w:rsidRPr="00613353" w:rsidRDefault="008008AD" w:rsidP="008008AD">
      <w:pPr>
        <w:rPr>
          <w:b/>
        </w:rPr>
      </w:pPr>
      <w:r w:rsidRPr="00613353">
        <w:rPr>
          <w:b/>
        </w:rPr>
        <w:t>IT IS AGREED</w:t>
      </w:r>
    </w:p>
    <w:p w:rsidR="008008AD" w:rsidRDefault="008008AD" w:rsidP="008008AD"/>
    <w:p w:rsidR="008008AD" w:rsidRPr="00613353" w:rsidRDefault="008008AD" w:rsidP="008008AD">
      <w:pPr>
        <w:keepNext/>
        <w:rPr>
          <w:b/>
        </w:rPr>
      </w:pPr>
      <w:r w:rsidRPr="00613353">
        <w:rPr>
          <w:b/>
        </w:rPr>
        <w:t>1.</w:t>
      </w:r>
      <w:r w:rsidRPr="00613353">
        <w:rPr>
          <w:b/>
        </w:rPr>
        <w:tab/>
        <w:t>Interpretation</w:t>
      </w:r>
    </w:p>
    <w:p w:rsidR="008008AD" w:rsidRDefault="008008AD" w:rsidP="008008AD">
      <w:pPr>
        <w:pStyle w:val="1stText"/>
        <w:keepNext/>
        <w:rPr>
          <w:sz w:val="20"/>
        </w:rPr>
      </w:pPr>
    </w:p>
    <w:p w:rsidR="008008AD" w:rsidRDefault="008008AD" w:rsidP="008008AD">
      <w:r>
        <w:t>1.1</w:t>
      </w:r>
      <w:r>
        <w:tab/>
        <w:t>In this Agreement the following terms shall have the following meaning:</w:t>
      </w:r>
    </w:p>
    <w:p w:rsidR="008008AD" w:rsidRDefault="008008AD" w:rsidP="008008AD">
      <w:pPr>
        <w:pStyle w:val="1stText"/>
        <w:rPr>
          <w:sz w:val="20"/>
        </w:rPr>
      </w:pPr>
    </w:p>
    <w:p w:rsidR="008008AD" w:rsidRDefault="008008AD" w:rsidP="008008AD">
      <w:pPr>
        <w:ind w:left="720"/>
      </w:pPr>
      <w:r w:rsidRPr="00F87B0C">
        <w:rPr>
          <w:b/>
        </w:rPr>
        <w:t>Confidential Information</w:t>
      </w:r>
      <w:r>
        <w:t xml:space="preserve"> means </w:t>
      </w:r>
      <w:r w:rsidRPr="00F87B0C">
        <w:t xml:space="preserve">all confidential information (however recorded, preserved or disclosed) disclosed by a party or its </w:t>
      </w:r>
      <w:r>
        <w:t>Representatives</w:t>
      </w:r>
      <w:r w:rsidRPr="00F87B0C">
        <w:t xml:space="preserve"> to the other party and</w:t>
      </w:r>
      <w:r>
        <w:t>/or</w:t>
      </w:r>
      <w:r w:rsidRPr="00F87B0C">
        <w:t xml:space="preserve"> that party's Representatives including but not limited to:</w:t>
      </w:r>
    </w:p>
    <w:p w:rsidR="00A63E0C" w:rsidRPr="00F87B0C" w:rsidRDefault="00A63E0C" w:rsidP="008008AD">
      <w:pPr>
        <w:ind w:left="720"/>
      </w:pPr>
    </w:p>
    <w:p w:rsidR="008008AD" w:rsidRPr="00F87B0C" w:rsidRDefault="008008AD" w:rsidP="008008AD">
      <w:pPr>
        <w:ind w:left="1440" w:hanging="720"/>
      </w:pPr>
      <w:r w:rsidRPr="00F87B0C">
        <w:t>(</w:t>
      </w:r>
      <w:r>
        <w:t>a</w:t>
      </w:r>
      <w:r w:rsidRPr="00F87B0C">
        <w:t>)</w:t>
      </w:r>
      <w:r w:rsidRPr="00F87B0C">
        <w:tab/>
        <w:t>any information that would be regarded as confidential by a reasonable business p</w:t>
      </w:r>
      <w:r>
        <w:t xml:space="preserve">erson </w:t>
      </w:r>
      <w:r w:rsidRPr="00F87B0C">
        <w:t xml:space="preserve">relating to: </w:t>
      </w:r>
    </w:p>
    <w:p w:rsidR="008008AD" w:rsidRPr="00F87B0C" w:rsidRDefault="008008AD" w:rsidP="008008AD">
      <w:pPr>
        <w:ind w:left="2160" w:hanging="720"/>
      </w:pPr>
      <w:r w:rsidRPr="00F87B0C">
        <w:t>(i)</w:t>
      </w:r>
      <w:r w:rsidRPr="00F87B0C">
        <w:tab/>
        <w:t>the business, affairs, customers, clients, suppliers, plans, intentions, or market opportunities of the Disclosing Party or of the Disclosing Party's Group; and</w:t>
      </w:r>
    </w:p>
    <w:p w:rsidR="008008AD" w:rsidRDefault="008008AD" w:rsidP="008008AD">
      <w:pPr>
        <w:ind w:left="2160" w:hanging="720"/>
      </w:pPr>
      <w:r w:rsidRPr="00F87B0C">
        <w:t>(ii)</w:t>
      </w:r>
      <w:r w:rsidRPr="00F87B0C">
        <w:tab/>
        <w:t>the operations, processes, product information, know-how, designs, trade secrets or software of the Disclosing Party or of the Disclosing Party's Group;</w:t>
      </w:r>
    </w:p>
    <w:p w:rsidR="008008AD" w:rsidRPr="00F87B0C" w:rsidRDefault="008008AD" w:rsidP="008008AD">
      <w:pPr>
        <w:ind w:left="1440" w:hanging="720"/>
      </w:pPr>
      <w:r w:rsidRPr="00F87B0C">
        <w:t>(</w:t>
      </w:r>
      <w:r>
        <w:t>b</w:t>
      </w:r>
      <w:r w:rsidRPr="00F87B0C">
        <w:t>)</w:t>
      </w:r>
      <w:r w:rsidRPr="00F87B0C">
        <w:tab/>
        <w:t>any information or analysis derived from Confidential Information</w:t>
      </w:r>
      <w:r>
        <w:t>;</w:t>
      </w:r>
    </w:p>
    <w:p w:rsidR="008008AD" w:rsidRPr="00F87B0C" w:rsidRDefault="008008AD" w:rsidP="008008AD">
      <w:pPr>
        <w:ind w:left="1440" w:hanging="720"/>
      </w:pPr>
      <w:r w:rsidRPr="00F87B0C">
        <w:t>(</w:t>
      </w:r>
      <w:r>
        <w:t>c</w:t>
      </w:r>
      <w:r w:rsidRPr="00F87B0C">
        <w:t>)</w:t>
      </w:r>
      <w:r w:rsidRPr="00F87B0C">
        <w:tab/>
        <w:t xml:space="preserve">the fact that discussions and negotiations are taking place concerning the Purpose and the </w:t>
      </w:r>
      <w:r>
        <w:t>s</w:t>
      </w:r>
      <w:r w:rsidRPr="00F87B0C">
        <w:t>tatus of those discussions and negotiations;</w:t>
      </w:r>
    </w:p>
    <w:p w:rsidR="008008AD" w:rsidRPr="00F87B0C" w:rsidRDefault="008008AD" w:rsidP="008008AD">
      <w:pPr>
        <w:ind w:left="1440" w:hanging="720"/>
      </w:pPr>
      <w:r w:rsidRPr="00F87B0C">
        <w:t>(</w:t>
      </w:r>
      <w:r>
        <w:t>d</w:t>
      </w:r>
      <w:r w:rsidRPr="00F87B0C">
        <w:t>)</w:t>
      </w:r>
      <w:r w:rsidRPr="00F87B0C">
        <w:tab/>
        <w:t xml:space="preserve">the existence and terms of this </w:t>
      </w:r>
      <w:r>
        <w:t>A</w:t>
      </w:r>
      <w:r w:rsidRPr="00F87B0C">
        <w:t>greement;</w:t>
      </w:r>
    </w:p>
    <w:p w:rsidR="008008AD" w:rsidRDefault="008008AD" w:rsidP="008008AD">
      <w:pPr>
        <w:ind w:left="720"/>
      </w:pPr>
    </w:p>
    <w:p w:rsidR="008008AD" w:rsidRDefault="008008AD" w:rsidP="008008AD">
      <w:pPr>
        <w:ind w:left="720"/>
      </w:pPr>
      <w:r>
        <w:t>b</w:t>
      </w:r>
      <w:r w:rsidRPr="00F87B0C">
        <w:t>ut not including any information that:</w:t>
      </w:r>
    </w:p>
    <w:p w:rsidR="00A63E0C" w:rsidRDefault="00A63E0C" w:rsidP="008008AD">
      <w:pPr>
        <w:ind w:left="720"/>
      </w:pPr>
    </w:p>
    <w:p w:rsidR="008008AD" w:rsidRPr="00F87B0C" w:rsidRDefault="008008AD" w:rsidP="008008AD">
      <w:pPr>
        <w:ind w:left="1440" w:hanging="720"/>
      </w:pPr>
      <w:r w:rsidRPr="00F87B0C">
        <w:t>(</w:t>
      </w:r>
      <w:r>
        <w:t>e</w:t>
      </w:r>
      <w:r w:rsidRPr="00F87B0C">
        <w:t>)</w:t>
      </w:r>
      <w:r w:rsidRPr="00F87B0C">
        <w:tab/>
        <w:t>is or becomes generally available to the publ</w:t>
      </w:r>
      <w:r>
        <w:t xml:space="preserve">ic other than through disclosure by the </w:t>
      </w:r>
      <w:r w:rsidRPr="00F87B0C">
        <w:t>Recipient or its Representatives in breach of this</w:t>
      </w:r>
      <w:r>
        <w:t xml:space="preserve"> A</w:t>
      </w:r>
      <w:r w:rsidRPr="00F87B0C">
        <w:t>greement; or</w:t>
      </w:r>
    </w:p>
    <w:p w:rsidR="008008AD" w:rsidRPr="00F87B0C" w:rsidRDefault="008008AD" w:rsidP="008008AD">
      <w:pPr>
        <w:ind w:left="1440" w:hanging="720"/>
      </w:pPr>
      <w:r w:rsidRPr="00F87B0C">
        <w:t>(</w:t>
      </w:r>
      <w:r>
        <w:t>f</w:t>
      </w:r>
      <w:r w:rsidRPr="00F87B0C">
        <w:t>)</w:t>
      </w:r>
      <w:r w:rsidRPr="00F87B0C">
        <w:tab/>
        <w:t>was available to the Recipient on a non-confidential b</w:t>
      </w:r>
      <w:r>
        <w:t xml:space="preserve">asis prior to disclosure by the Disclosing </w:t>
      </w:r>
      <w:r w:rsidRPr="00F87B0C">
        <w:t>Party; or</w:t>
      </w:r>
    </w:p>
    <w:p w:rsidR="008008AD" w:rsidRPr="00F87B0C" w:rsidRDefault="008008AD" w:rsidP="008008AD">
      <w:pPr>
        <w:ind w:left="1440" w:hanging="720"/>
      </w:pPr>
      <w:r w:rsidRPr="00F87B0C">
        <w:t>(</w:t>
      </w:r>
      <w:r>
        <w:t>g)</w:t>
      </w:r>
      <w:r>
        <w:tab/>
      </w:r>
      <w:r w:rsidRPr="00F87B0C">
        <w:t>was, is or becomes available to the Recipient on a non-confidential basis from a</w:t>
      </w:r>
      <w:r>
        <w:t xml:space="preserve"> person who, </w:t>
      </w:r>
      <w:r w:rsidRPr="00F87B0C">
        <w:t>to the Recipient's knowledge, is not bound by a confidentiality</w:t>
      </w:r>
      <w:r>
        <w:t xml:space="preserve"> </w:t>
      </w:r>
      <w:r w:rsidRPr="00F87B0C">
        <w:t>agreement with the Disclosing Party or otherwise prohibited from disclosing the</w:t>
      </w:r>
      <w:r>
        <w:t xml:space="preserve"> </w:t>
      </w:r>
      <w:r w:rsidRPr="00F87B0C">
        <w:t>information to the Recipient; or</w:t>
      </w:r>
    </w:p>
    <w:p w:rsidR="008008AD" w:rsidRPr="00F87B0C" w:rsidRDefault="008008AD" w:rsidP="008008AD">
      <w:pPr>
        <w:ind w:left="1440" w:hanging="720"/>
      </w:pPr>
      <w:r w:rsidRPr="00F87B0C">
        <w:t>(</w:t>
      </w:r>
      <w:r>
        <w:t>h</w:t>
      </w:r>
      <w:r w:rsidRPr="00F87B0C">
        <w:t>)</w:t>
      </w:r>
      <w:r w:rsidRPr="00F87B0C">
        <w:tab/>
        <w:t>was lawfully in the possession of the Recipient before the information was</w:t>
      </w:r>
      <w:r>
        <w:t xml:space="preserve"> </w:t>
      </w:r>
      <w:r w:rsidRPr="00F87B0C">
        <w:t>disclosed to it by the Disclosing Party; or</w:t>
      </w:r>
    </w:p>
    <w:p w:rsidR="008008AD" w:rsidRPr="00F87B0C" w:rsidRDefault="008008AD" w:rsidP="008008AD">
      <w:pPr>
        <w:ind w:left="1440" w:hanging="720"/>
      </w:pPr>
      <w:r w:rsidRPr="00F87B0C">
        <w:t>(</w:t>
      </w:r>
      <w:r>
        <w:t>i</w:t>
      </w:r>
      <w:r w:rsidRPr="00F87B0C">
        <w:t>)</w:t>
      </w:r>
      <w:r w:rsidRPr="00F87B0C">
        <w:tab/>
        <w:t>the parties agree in writing is not confidential or may be disclosed; or</w:t>
      </w:r>
    </w:p>
    <w:p w:rsidR="008008AD" w:rsidRDefault="008008AD" w:rsidP="008008AD">
      <w:pPr>
        <w:ind w:left="1440" w:hanging="720"/>
      </w:pPr>
      <w:r w:rsidRPr="00F87B0C">
        <w:t>(</w:t>
      </w:r>
      <w:r>
        <w:t>j</w:t>
      </w:r>
      <w:r w:rsidRPr="00F87B0C">
        <w:t>)</w:t>
      </w:r>
      <w:r w:rsidRPr="00F87B0C">
        <w:tab/>
        <w:t>is developed by or for the Recipient independently of t</w:t>
      </w:r>
      <w:r>
        <w:t>he information disclosed by the Disclosing Party.</w:t>
      </w:r>
    </w:p>
    <w:p w:rsidR="008008AD" w:rsidRDefault="008008AD" w:rsidP="008008AD">
      <w:pPr>
        <w:ind w:left="720"/>
      </w:pPr>
    </w:p>
    <w:p w:rsidR="008008AD" w:rsidRDefault="008008AD" w:rsidP="008008AD">
      <w:pPr>
        <w:ind w:left="720"/>
      </w:pPr>
      <w:r w:rsidRPr="00F87B0C">
        <w:rPr>
          <w:b/>
        </w:rPr>
        <w:t>Disclosing Party</w:t>
      </w:r>
      <w:r>
        <w:t xml:space="preserve"> means</w:t>
      </w:r>
      <w:r w:rsidRPr="00F87B0C">
        <w:t xml:space="preserve"> a party to this </w:t>
      </w:r>
      <w:r>
        <w:t>A</w:t>
      </w:r>
      <w:r w:rsidRPr="00F87B0C">
        <w:t>greement whi</w:t>
      </w:r>
      <w:r>
        <w:t xml:space="preserve">ch discloses or makes available </w:t>
      </w:r>
      <w:r w:rsidRPr="00F87B0C">
        <w:t>directly or indirectly Confidential Information.</w:t>
      </w:r>
    </w:p>
    <w:p w:rsidR="008008AD" w:rsidRPr="00F87B0C" w:rsidRDefault="008008AD" w:rsidP="008008AD">
      <w:pPr>
        <w:ind w:left="720"/>
      </w:pPr>
    </w:p>
    <w:p w:rsidR="008008AD" w:rsidRDefault="008008AD" w:rsidP="008008AD">
      <w:pPr>
        <w:ind w:left="720"/>
      </w:pPr>
      <w:r w:rsidRPr="00F87B0C">
        <w:rPr>
          <w:b/>
        </w:rPr>
        <w:t>Group</w:t>
      </w:r>
      <w:r>
        <w:t xml:space="preserve"> means</w:t>
      </w:r>
      <w:r w:rsidRPr="00F87B0C">
        <w:t xml:space="preserve"> in relation to a company, that company, each and any subsidiary or holding company </w:t>
      </w:r>
      <w:r>
        <w:t xml:space="preserve">of </w:t>
      </w:r>
      <w:r w:rsidRPr="00F87B0C">
        <w:t>that company and each and any subsidiary of a holding company of that company.</w:t>
      </w:r>
      <w:r>
        <w:t xml:space="preserve">  </w:t>
      </w:r>
      <w:r w:rsidRPr="00F87B0C">
        <w:rPr>
          <w:b/>
        </w:rPr>
        <w:t>Holding company and subsidiary</w:t>
      </w:r>
      <w:r w:rsidRPr="00F87B0C">
        <w:t xml:space="preserve"> mean a "holding company" and "subsidiary" as defined in section 1159 of the Companies Act 2006</w:t>
      </w:r>
      <w:r>
        <w:t>.</w:t>
      </w:r>
    </w:p>
    <w:p w:rsidR="008008AD" w:rsidRDefault="008008AD" w:rsidP="008008AD">
      <w:pPr>
        <w:ind w:left="720"/>
      </w:pPr>
    </w:p>
    <w:p w:rsidR="008008AD" w:rsidRDefault="008008AD" w:rsidP="008008AD">
      <w:pPr>
        <w:ind w:left="720"/>
      </w:pPr>
      <w:r w:rsidRPr="00311D08">
        <w:rPr>
          <w:b/>
        </w:rPr>
        <w:t>Recipient</w:t>
      </w:r>
      <w:r>
        <w:t xml:space="preserve"> means a party to this A</w:t>
      </w:r>
      <w:r w:rsidRPr="00311D08">
        <w:t>greement which receives or obtains directly or indirectly Confidential Information.</w:t>
      </w:r>
    </w:p>
    <w:p w:rsidR="008008AD" w:rsidRPr="00311D08" w:rsidRDefault="008008AD" w:rsidP="008008AD">
      <w:pPr>
        <w:ind w:left="720"/>
      </w:pPr>
    </w:p>
    <w:p w:rsidR="008008AD" w:rsidRPr="00311D08" w:rsidRDefault="008008AD" w:rsidP="008008AD">
      <w:pPr>
        <w:ind w:left="720"/>
      </w:pPr>
      <w:r w:rsidRPr="00311D08">
        <w:rPr>
          <w:b/>
        </w:rPr>
        <w:t>Representative</w:t>
      </w:r>
      <w:r>
        <w:rPr>
          <w:b/>
        </w:rPr>
        <w:t xml:space="preserve">(s) </w:t>
      </w:r>
      <w:r w:rsidRPr="00311D08">
        <w:t>means employees, agents and other representatives of the Recipient.</w:t>
      </w:r>
    </w:p>
    <w:p w:rsidR="008008AD" w:rsidRDefault="008008AD" w:rsidP="008008AD">
      <w:pPr>
        <w:ind w:left="720"/>
      </w:pPr>
    </w:p>
    <w:p w:rsidR="008008AD" w:rsidRPr="00733201" w:rsidRDefault="008008AD" w:rsidP="008008AD">
      <w:pPr>
        <w:keepNext/>
        <w:ind w:left="720" w:hanging="720"/>
        <w:rPr>
          <w:b/>
        </w:rPr>
      </w:pPr>
      <w:r w:rsidRPr="00733201">
        <w:rPr>
          <w:b/>
        </w:rPr>
        <w:t>2.</w:t>
      </w:r>
      <w:r w:rsidRPr="00733201">
        <w:rPr>
          <w:b/>
        </w:rPr>
        <w:tab/>
        <w:t>Confidential Information</w:t>
      </w:r>
    </w:p>
    <w:p w:rsidR="008008AD" w:rsidRDefault="008008AD" w:rsidP="008008AD">
      <w:pPr>
        <w:keepNext/>
        <w:ind w:left="720" w:hanging="720"/>
      </w:pPr>
    </w:p>
    <w:p w:rsidR="008008AD" w:rsidRDefault="008008AD" w:rsidP="008008AD">
      <w:pPr>
        <w:ind w:left="720" w:hanging="720"/>
      </w:pPr>
      <w:r>
        <w:t>2.1</w:t>
      </w:r>
      <w:r>
        <w:tab/>
      </w:r>
      <w:r w:rsidRPr="00311D08">
        <w:t xml:space="preserve">The Recipient shall keep the Disclosing Party's Confidential Information confidential and </w:t>
      </w:r>
      <w:r>
        <w:t>unless it has</w:t>
      </w:r>
      <w:r w:rsidRPr="00311D08">
        <w:t xml:space="preserve"> the prior written consent </w:t>
      </w:r>
      <w:r>
        <w:t>of the Disclosing Party shall (</w:t>
      </w:r>
      <w:r w:rsidRPr="00311D08">
        <w:t xml:space="preserve">and shall </w:t>
      </w:r>
      <w:r>
        <w:t>ensure</w:t>
      </w:r>
      <w:r w:rsidRPr="00311D08">
        <w:t xml:space="preserve"> that its Representatives shall</w:t>
      </w:r>
      <w:r>
        <w:t>)</w:t>
      </w:r>
      <w:r w:rsidRPr="00311D08">
        <w:t>:</w:t>
      </w:r>
    </w:p>
    <w:p w:rsidR="008008AD" w:rsidRPr="00311D08" w:rsidRDefault="008008AD" w:rsidP="008008AD">
      <w:pPr>
        <w:ind w:left="1440" w:hanging="720"/>
      </w:pPr>
      <w:r>
        <w:t>2.1.1</w:t>
      </w:r>
      <w:r>
        <w:tab/>
        <w:t>n</w:t>
      </w:r>
      <w:r w:rsidRPr="00311D08">
        <w:t xml:space="preserve">ot use or exploit the Confidential Information in </w:t>
      </w:r>
      <w:r>
        <w:t>any way except for the Purpose;</w:t>
      </w:r>
    </w:p>
    <w:p w:rsidR="008008AD" w:rsidRPr="00311D08" w:rsidRDefault="008008AD" w:rsidP="008008AD">
      <w:pPr>
        <w:ind w:left="1440" w:hanging="720"/>
      </w:pPr>
      <w:r>
        <w:t>2.1.2</w:t>
      </w:r>
      <w:r>
        <w:tab/>
      </w:r>
      <w:r w:rsidRPr="00311D08">
        <w:t xml:space="preserve">not disclose or make available the Confidential Information in whole or in part to any third party, except as expressly permitted by this </w:t>
      </w:r>
      <w:r>
        <w:t>A</w:t>
      </w:r>
      <w:r w:rsidRPr="00311D08">
        <w:t xml:space="preserve">greement; </w:t>
      </w:r>
    </w:p>
    <w:p w:rsidR="008008AD" w:rsidRPr="00311D08" w:rsidRDefault="008008AD" w:rsidP="008008AD">
      <w:pPr>
        <w:ind w:left="1440" w:hanging="720"/>
      </w:pPr>
      <w:r>
        <w:t>2.1.3</w:t>
      </w:r>
      <w:r>
        <w:tab/>
      </w:r>
      <w:r w:rsidRPr="00311D08">
        <w:t>not copy, reduce to writing or otherwise record the Confidential Information except as strictly necessary for the Purpose (and any such copies, reductions to writing and records shall be the property of the Disclosing Party);</w:t>
      </w:r>
    </w:p>
    <w:p w:rsidR="008008AD" w:rsidRPr="00017376" w:rsidRDefault="008008AD" w:rsidP="008008AD">
      <w:pPr>
        <w:ind w:left="1440" w:hanging="720"/>
      </w:pPr>
      <w:r>
        <w:t>2.1.4</w:t>
      </w:r>
      <w:r>
        <w:tab/>
      </w:r>
      <w:r w:rsidRPr="00017376">
        <w:t>not use, reproduce, transform, or store the Confidential Information in an externally accessible computer or electronic information retrieval system or transmit it in any form or by any means whatsoever outside of its usual places of business; and</w:t>
      </w:r>
    </w:p>
    <w:p w:rsidR="008008AD" w:rsidRPr="00004830" w:rsidRDefault="008008AD" w:rsidP="008008AD">
      <w:pPr>
        <w:ind w:left="1440" w:hanging="720"/>
      </w:pPr>
      <w:r>
        <w:t>2.1.5</w:t>
      </w:r>
      <w:r>
        <w:tab/>
      </w:r>
      <w:r w:rsidRPr="00311D08">
        <w:t>keep separate the Confidential Information from all documents and other rec</w:t>
      </w:r>
      <w:r>
        <w:t xml:space="preserve">ords </w:t>
      </w:r>
      <w:r w:rsidRPr="00004830">
        <w:t>of the Recipient.</w:t>
      </w:r>
    </w:p>
    <w:p w:rsidR="008008AD" w:rsidRPr="00004830" w:rsidRDefault="008008AD" w:rsidP="008008AD">
      <w:pPr>
        <w:ind w:left="720" w:hanging="720"/>
      </w:pPr>
    </w:p>
    <w:p w:rsidR="008008AD" w:rsidRDefault="008008AD" w:rsidP="008008AD">
      <w:pPr>
        <w:ind w:left="720" w:hanging="720"/>
      </w:pPr>
      <w:r w:rsidRPr="00004830">
        <w:t>2.2</w:t>
      </w:r>
      <w:r w:rsidRPr="00004830">
        <w:tab/>
        <w:t xml:space="preserve">Where such Confidential Information is software the Recipient shall not adapt, decompile, modify, translate, reverse engineer, disassemble or otherwise derive the source </w:t>
      </w:r>
      <w:r>
        <w:t>code of the s</w:t>
      </w:r>
      <w:r w:rsidRPr="00004830">
        <w:t>oftware nor permit any third party to do so.</w:t>
      </w:r>
    </w:p>
    <w:p w:rsidR="008008AD" w:rsidRDefault="008008AD" w:rsidP="008008AD">
      <w:pPr>
        <w:ind w:left="720" w:hanging="720"/>
      </w:pPr>
    </w:p>
    <w:p w:rsidR="008008AD" w:rsidRDefault="008008AD" w:rsidP="008008AD">
      <w:pPr>
        <w:ind w:left="720" w:hanging="720"/>
      </w:pPr>
      <w:r>
        <w:lastRenderedPageBreak/>
        <w:t>2.3</w:t>
      </w:r>
      <w:r>
        <w:tab/>
      </w:r>
      <w:r w:rsidRPr="00311D08">
        <w:t>The Recipient may only disclose the Disclosing Party's Confidential Information to those of</w:t>
      </w:r>
      <w:r>
        <w:t xml:space="preserve"> </w:t>
      </w:r>
      <w:r w:rsidRPr="00311D08">
        <w:t>its Representatives who need to know this Confidential Information for the Purpose,</w:t>
      </w:r>
      <w:r>
        <w:t xml:space="preserve"> </w:t>
      </w:r>
      <w:r w:rsidRPr="00311D08">
        <w:t>provided that:</w:t>
      </w:r>
    </w:p>
    <w:p w:rsidR="00A63E0C" w:rsidRDefault="00A63E0C" w:rsidP="008008AD">
      <w:pPr>
        <w:ind w:left="720" w:hanging="720"/>
      </w:pPr>
    </w:p>
    <w:p w:rsidR="008008AD" w:rsidRPr="00311D08" w:rsidRDefault="008008AD" w:rsidP="008008AD">
      <w:pPr>
        <w:ind w:left="1440" w:hanging="720"/>
      </w:pPr>
      <w:r>
        <w:t>2.3.1</w:t>
      </w:r>
      <w:r>
        <w:tab/>
        <w:t>the Recipient</w:t>
      </w:r>
      <w:r w:rsidRPr="00311D08">
        <w:t xml:space="preserve"> informs these Representatives of the confidential nature of the Confidential</w:t>
      </w:r>
      <w:r>
        <w:t xml:space="preserve"> </w:t>
      </w:r>
      <w:r w:rsidRPr="00311D08">
        <w:t>Information before disclosure; and</w:t>
      </w:r>
    </w:p>
    <w:p w:rsidR="008008AD" w:rsidRDefault="008008AD" w:rsidP="008008AD">
      <w:pPr>
        <w:ind w:left="1440" w:hanging="720"/>
      </w:pPr>
      <w:r>
        <w:t>2.3.2</w:t>
      </w:r>
      <w:r>
        <w:tab/>
      </w:r>
      <w:r w:rsidRPr="00311D08">
        <w:t xml:space="preserve">at all times, </w:t>
      </w:r>
      <w:r>
        <w:t>the Recipient</w:t>
      </w:r>
      <w:r w:rsidRPr="00311D08">
        <w:t xml:space="preserve"> is responsible for the Representatives' compliance with the</w:t>
      </w:r>
      <w:r>
        <w:t xml:space="preserve"> </w:t>
      </w:r>
      <w:r w:rsidRPr="00311D08">
        <w:t xml:space="preserve">obligations set out in this </w:t>
      </w:r>
      <w:r>
        <w:t>A</w:t>
      </w:r>
      <w:r w:rsidRPr="00311D08">
        <w:t>greement.</w:t>
      </w:r>
    </w:p>
    <w:p w:rsidR="008008AD" w:rsidRPr="00311D08" w:rsidRDefault="008008AD" w:rsidP="008008AD">
      <w:pPr>
        <w:ind w:left="720" w:hanging="720"/>
      </w:pPr>
    </w:p>
    <w:p w:rsidR="008008AD" w:rsidRDefault="008008AD" w:rsidP="008008AD">
      <w:pPr>
        <w:ind w:left="720" w:hanging="720"/>
      </w:pPr>
      <w:r>
        <w:t>2.4</w:t>
      </w:r>
      <w:r>
        <w:tab/>
      </w:r>
      <w:r w:rsidRPr="00311D08">
        <w:t>A party may disclose Confidential Information to the extent required by law, by any governmental or other regulatory authority</w:t>
      </w:r>
      <w:r>
        <w:t>,</w:t>
      </w:r>
      <w:r w:rsidRPr="00311D08">
        <w:t xml:space="preserve"> or by a court or other authority of competent jurisdiction provided that, to the extent it is legally permitted to do so, it gives the other party as much notice </w:t>
      </w:r>
      <w:r>
        <w:t xml:space="preserve">of this disclosure as possible </w:t>
      </w:r>
      <w:r w:rsidRPr="00311D08">
        <w:t>and, where notice of disclosure is not prohibited and is given in accordance with this clause 2.</w:t>
      </w:r>
      <w:r>
        <w:t>4</w:t>
      </w:r>
      <w:r w:rsidRPr="00311D08">
        <w:t xml:space="preserve"> it takes into account the reasonable requests of the other party in relation to </w:t>
      </w:r>
      <w:r>
        <w:t>the content of this disclosure.</w:t>
      </w:r>
    </w:p>
    <w:p w:rsidR="008008AD" w:rsidRPr="00311D08" w:rsidRDefault="008008AD" w:rsidP="008008AD">
      <w:pPr>
        <w:ind w:left="720" w:hanging="720"/>
      </w:pPr>
    </w:p>
    <w:p w:rsidR="008008AD" w:rsidRDefault="008008AD" w:rsidP="008008AD">
      <w:pPr>
        <w:ind w:left="720" w:hanging="720"/>
      </w:pPr>
      <w:r>
        <w:t>2.5</w:t>
      </w:r>
      <w:r>
        <w:tab/>
      </w:r>
      <w:r w:rsidRPr="00311D08">
        <w:t>The Recipient shall establish and maintain adequate security measures (including any reasonable security measures propo</w:t>
      </w:r>
      <w:r>
        <w:t>sed by the Disclosing P</w:t>
      </w:r>
      <w:r w:rsidRPr="00311D08">
        <w:t>arty from time to time) to safeguard the Confidential Information from unauthorised access or use.</w:t>
      </w:r>
    </w:p>
    <w:p w:rsidR="008008AD" w:rsidRDefault="008008AD" w:rsidP="008008AD">
      <w:pPr>
        <w:ind w:left="720" w:hanging="720"/>
      </w:pPr>
    </w:p>
    <w:p w:rsidR="008008AD" w:rsidRPr="00311D08" w:rsidRDefault="008008AD" w:rsidP="008008AD">
      <w:pPr>
        <w:ind w:left="720" w:hanging="720"/>
      </w:pPr>
      <w:r>
        <w:t xml:space="preserve">2.6 </w:t>
      </w:r>
      <w:r>
        <w:tab/>
      </w:r>
      <w:r w:rsidRPr="00311D08">
        <w:t>No party shall make, or permit any person to make, any</w:t>
      </w:r>
      <w:r>
        <w:t xml:space="preserve"> public announcement concerning </w:t>
      </w:r>
      <w:r w:rsidRPr="00311D08">
        <w:t xml:space="preserve">this </w:t>
      </w:r>
      <w:r>
        <w:t>A</w:t>
      </w:r>
      <w:r w:rsidRPr="00311D08">
        <w:t>greement</w:t>
      </w:r>
      <w:r>
        <w:t xml:space="preserve"> or t</w:t>
      </w:r>
      <w:r w:rsidRPr="00311D08">
        <w:t>he Purpose without the prior written consent of the other party (such consent not to be unreasonably withheld or delayed)</w:t>
      </w:r>
      <w:r>
        <w:t>.</w:t>
      </w:r>
    </w:p>
    <w:p w:rsidR="008008AD" w:rsidRDefault="008008AD" w:rsidP="008008AD">
      <w:pPr>
        <w:ind w:left="720" w:hanging="720"/>
      </w:pPr>
    </w:p>
    <w:p w:rsidR="008008AD" w:rsidRDefault="008008AD" w:rsidP="008008AD">
      <w:pPr>
        <w:ind w:left="720" w:hanging="720"/>
      </w:pPr>
      <w:r>
        <w:t>2.7.</w:t>
      </w:r>
      <w:r>
        <w:tab/>
        <w:t>In the event that any Confidential Information shall be copied, disclosed or used, other than as allowed under this Agreement then, upon becoming aware of the same, the Receiving Party shall, as soon as it is able to, notify the Disclosing Party of such event.</w:t>
      </w:r>
    </w:p>
    <w:p w:rsidR="008008AD" w:rsidRDefault="008008AD" w:rsidP="008008AD">
      <w:pPr>
        <w:ind w:left="720" w:hanging="720"/>
      </w:pPr>
    </w:p>
    <w:p w:rsidR="008008AD" w:rsidRPr="00C52F53" w:rsidRDefault="008008AD" w:rsidP="008008AD">
      <w:pPr>
        <w:keepNext/>
        <w:rPr>
          <w:b/>
        </w:rPr>
      </w:pPr>
      <w:r w:rsidRPr="00C52F53">
        <w:rPr>
          <w:b/>
        </w:rPr>
        <w:t>3.</w:t>
      </w:r>
      <w:r w:rsidRPr="00C52F53">
        <w:rPr>
          <w:b/>
        </w:rPr>
        <w:tab/>
        <w:t>Records and Return</w:t>
      </w:r>
    </w:p>
    <w:p w:rsidR="008008AD" w:rsidRDefault="008008AD" w:rsidP="008008AD">
      <w:pPr>
        <w:keepNext/>
      </w:pPr>
    </w:p>
    <w:p w:rsidR="008008AD" w:rsidRDefault="008008AD" w:rsidP="008008AD">
      <w:pPr>
        <w:ind w:left="720" w:hanging="720"/>
      </w:pPr>
      <w:r>
        <w:t>3.1</w:t>
      </w:r>
      <w:r>
        <w:tab/>
      </w:r>
      <w:bookmarkStart w:id="0" w:name="_Ref329769304"/>
      <w:r w:rsidRPr="00315937">
        <w:t>At the request of the Disclosing Party, the Recipient shall:</w:t>
      </w:r>
    </w:p>
    <w:p w:rsidR="00A63E0C" w:rsidRPr="00315937" w:rsidRDefault="00A63E0C" w:rsidP="008008AD">
      <w:pPr>
        <w:ind w:left="720" w:hanging="720"/>
      </w:pPr>
    </w:p>
    <w:p w:rsidR="008008AD" w:rsidRPr="00315937" w:rsidRDefault="008008AD" w:rsidP="008008AD">
      <w:pPr>
        <w:ind w:left="1440" w:hanging="720"/>
      </w:pPr>
      <w:r>
        <w:t>3.1.1</w:t>
      </w:r>
      <w:r>
        <w:tab/>
      </w:r>
      <w:r w:rsidRPr="00315937">
        <w:t>destroy or return to the Disclosing Party all documents and materials (and any copies) containing, reflecting, incorporating, or based on the Disclosing Party's Confidential Information;</w:t>
      </w:r>
    </w:p>
    <w:p w:rsidR="008008AD" w:rsidRPr="00315937" w:rsidRDefault="008008AD" w:rsidP="008008AD">
      <w:pPr>
        <w:ind w:left="1440" w:hanging="720"/>
      </w:pPr>
      <w:r>
        <w:t>3.1.2</w:t>
      </w:r>
      <w:r>
        <w:tab/>
      </w:r>
      <w:r w:rsidRPr="00315937">
        <w:t>erase all the Disclosing Party's Confidential Information from its computer systems or which is stored in electronic form (to the extent possible); and</w:t>
      </w:r>
    </w:p>
    <w:p w:rsidR="008008AD" w:rsidRDefault="008008AD" w:rsidP="008008AD">
      <w:pPr>
        <w:ind w:left="1440" w:hanging="720"/>
      </w:pPr>
      <w:r>
        <w:t>3.1.3</w:t>
      </w:r>
      <w:r>
        <w:tab/>
      </w:r>
      <w:r w:rsidRPr="00315937">
        <w:t>certify in writing to the Disclosing Party that it has complied with the requirements of this clause</w:t>
      </w:r>
      <w:r>
        <w:t xml:space="preserve"> 3.1</w:t>
      </w:r>
      <w:r w:rsidRPr="00315937">
        <w:t xml:space="preserve">, provided that Recipient may keep evidence that it has performed its obligations under this </w:t>
      </w:r>
      <w:r>
        <w:t>A</w:t>
      </w:r>
      <w:r w:rsidRPr="00315937">
        <w:t xml:space="preserve">greement. </w:t>
      </w:r>
    </w:p>
    <w:p w:rsidR="008008AD" w:rsidRDefault="008008AD" w:rsidP="008008AD"/>
    <w:p w:rsidR="008008AD" w:rsidRPr="00C52F53" w:rsidRDefault="008008AD" w:rsidP="008008AD">
      <w:pPr>
        <w:keepNext/>
        <w:rPr>
          <w:b/>
        </w:rPr>
      </w:pPr>
      <w:r w:rsidRPr="00C52F53">
        <w:rPr>
          <w:b/>
        </w:rPr>
        <w:t>4.</w:t>
      </w:r>
      <w:r w:rsidRPr="00C52F53">
        <w:rPr>
          <w:b/>
        </w:rPr>
        <w:tab/>
        <w:t>Reservation of Rights</w:t>
      </w:r>
    </w:p>
    <w:p w:rsidR="008008AD" w:rsidRDefault="008008AD" w:rsidP="008008AD">
      <w:pPr>
        <w:keepNext/>
      </w:pPr>
    </w:p>
    <w:p w:rsidR="008008AD" w:rsidRDefault="008008AD" w:rsidP="008008AD">
      <w:pPr>
        <w:ind w:left="720" w:hanging="720"/>
      </w:pPr>
      <w:r w:rsidRPr="00315937">
        <w:t>4.1</w:t>
      </w:r>
      <w:r w:rsidRPr="00315937">
        <w:tab/>
        <w:t>All Confidential Information shall remain the property of the Disclosing Party. Each party reserves all rights in its Confidential Information.</w:t>
      </w:r>
    </w:p>
    <w:p w:rsidR="008008AD" w:rsidRPr="00315937" w:rsidRDefault="008008AD" w:rsidP="008008AD">
      <w:pPr>
        <w:ind w:left="720" w:hanging="720"/>
      </w:pPr>
    </w:p>
    <w:p w:rsidR="008008AD" w:rsidRDefault="008008AD" w:rsidP="008008AD">
      <w:pPr>
        <w:ind w:left="720" w:hanging="720"/>
      </w:pPr>
      <w:r w:rsidRPr="00315937">
        <w:t>4.2</w:t>
      </w:r>
      <w:r w:rsidRPr="00315937">
        <w:tab/>
        <w:t>The disclosure of Confidential Information by the Disclosing Party shall not form any offer by, or representation or warranty on the part of, the Disclosing Party to enter into any further ag</w:t>
      </w:r>
      <w:r>
        <w:t>reement</w:t>
      </w:r>
      <w:r w:rsidRPr="00315937">
        <w:t xml:space="preserve"> in relation to the Purpose, or the development or supply of any product or service to which the Confidential Information relates.</w:t>
      </w:r>
    </w:p>
    <w:p w:rsidR="008008AD" w:rsidRPr="00315937" w:rsidRDefault="008008AD" w:rsidP="008008AD">
      <w:pPr>
        <w:ind w:left="720" w:hanging="720"/>
      </w:pPr>
    </w:p>
    <w:p w:rsidR="008008AD" w:rsidRDefault="008008AD" w:rsidP="008008AD">
      <w:pPr>
        <w:ind w:left="720" w:hanging="720"/>
      </w:pPr>
      <w:r w:rsidRPr="00315937">
        <w:t>4.</w:t>
      </w:r>
      <w:r>
        <w:t>3</w:t>
      </w:r>
      <w:r w:rsidRPr="00315937">
        <w:tab/>
        <w:t>The Recipient acknowledges that damages alone would no</w:t>
      </w:r>
      <w:r>
        <w:t xml:space="preserve">t be an adequate remedy for the </w:t>
      </w:r>
      <w:r w:rsidRPr="00315937">
        <w:t xml:space="preserve">breach of any of the provisions of this </w:t>
      </w:r>
      <w:r>
        <w:t>A</w:t>
      </w:r>
      <w:r w:rsidRPr="00315937">
        <w:t>greement. Accordingly, without prejudice to any other rights and remedies it may have, the Disclosing Party shall</w:t>
      </w:r>
      <w:r>
        <w:t xml:space="preserve"> be entitled to the granting of </w:t>
      </w:r>
      <w:r w:rsidRPr="00315937">
        <w:t xml:space="preserve">equitable </w:t>
      </w:r>
      <w:r>
        <w:t xml:space="preserve">relief </w:t>
      </w:r>
      <w:r w:rsidRPr="00315937">
        <w:t xml:space="preserve">concerning any threatened or actual breach of any of the provisions of this </w:t>
      </w:r>
      <w:r>
        <w:t>A</w:t>
      </w:r>
      <w:r w:rsidRPr="00315937">
        <w:t>greement.</w:t>
      </w:r>
    </w:p>
    <w:p w:rsidR="008008AD" w:rsidRPr="00315937" w:rsidRDefault="008008AD" w:rsidP="008008AD">
      <w:pPr>
        <w:ind w:left="720" w:hanging="720"/>
      </w:pPr>
    </w:p>
    <w:p w:rsidR="008008AD" w:rsidRDefault="008008AD" w:rsidP="008008AD">
      <w:pPr>
        <w:ind w:left="720" w:hanging="720"/>
      </w:pPr>
      <w:r w:rsidRPr="00315937">
        <w:t>4.</w:t>
      </w:r>
      <w:r>
        <w:t>4</w:t>
      </w:r>
      <w:r w:rsidRPr="00315937">
        <w:tab/>
        <w:t xml:space="preserve">The Recipient shall be liable to the Disclosing Party for the actions or omissions of the Recipient's Representatives under this </w:t>
      </w:r>
      <w:r>
        <w:t>A</w:t>
      </w:r>
      <w:r w:rsidRPr="00315937">
        <w:t>greement, as if they were the actions or omissions of the Recipient.</w:t>
      </w:r>
    </w:p>
    <w:bookmarkEnd w:id="0"/>
    <w:p w:rsidR="008008AD" w:rsidRDefault="008008AD" w:rsidP="008008AD"/>
    <w:p w:rsidR="008008AD" w:rsidRPr="00C52F53" w:rsidRDefault="008008AD" w:rsidP="008008AD">
      <w:pPr>
        <w:keepNext/>
        <w:rPr>
          <w:b/>
        </w:rPr>
      </w:pPr>
      <w:r w:rsidRPr="00C52F53">
        <w:rPr>
          <w:b/>
        </w:rPr>
        <w:t>5.</w:t>
      </w:r>
      <w:r w:rsidRPr="00C52F53">
        <w:rPr>
          <w:b/>
        </w:rPr>
        <w:tab/>
        <w:t>Term &amp; Termination</w:t>
      </w:r>
    </w:p>
    <w:p w:rsidR="008008AD" w:rsidRDefault="008008AD" w:rsidP="008008AD">
      <w:pPr>
        <w:keepNext/>
      </w:pPr>
    </w:p>
    <w:p w:rsidR="008008AD" w:rsidRDefault="008008AD" w:rsidP="008008AD">
      <w:pPr>
        <w:ind w:left="720" w:hanging="720"/>
      </w:pPr>
      <w:r>
        <w:t>5.1</w:t>
      </w:r>
      <w:r>
        <w:tab/>
      </w:r>
      <w:r w:rsidRPr="004F5B86">
        <w:t>Both party’s obligations and liabilities under this Agreement shall commence on the Effective Date</w:t>
      </w:r>
      <w:r>
        <w:t>.</w:t>
      </w:r>
    </w:p>
    <w:p w:rsidR="008008AD" w:rsidRDefault="008008AD" w:rsidP="008008AD">
      <w:pPr>
        <w:ind w:left="720" w:hanging="720"/>
      </w:pPr>
    </w:p>
    <w:p w:rsidR="008008AD" w:rsidRDefault="008008AD" w:rsidP="008008AD">
      <w:pPr>
        <w:ind w:left="720" w:hanging="720"/>
      </w:pPr>
      <w:r>
        <w:t>5.2</w:t>
      </w:r>
      <w:r>
        <w:tab/>
      </w:r>
      <w:r w:rsidRPr="00EE34F5">
        <w:t>The obligations of the parties under the terms of this Agreement shall continue in force for three years from the Effective Date</w:t>
      </w:r>
      <w:r>
        <w:t xml:space="preserve"> or</w:t>
      </w:r>
      <w:r w:rsidRPr="00EE34F5">
        <w:t xml:space="preserve"> the date that the Purpose is completed or </w:t>
      </w:r>
      <w:r>
        <w:t xml:space="preserve">the date that </w:t>
      </w:r>
      <w:r w:rsidRPr="00EE34F5">
        <w:t>this Agreement is terminated</w:t>
      </w:r>
      <w:r>
        <w:t>, whichever is the latest.</w:t>
      </w:r>
    </w:p>
    <w:p w:rsidR="008008AD" w:rsidRDefault="008008AD" w:rsidP="008008AD">
      <w:pPr>
        <w:ind w:left="720" w:hanging="720"/>
      </w:pPr>
    </w:p>
    <w:p w:rsidR="008008AD" w:rsidRDefault="008008AD" w:rsidP="008008AD">
      <w:pPr>
        <w:ind w:left="720" w:hanging="720"/>
      </w:pPr>
      <w:r>
        <w:t>5.3</w:t>
      </w:r>
      <w:r>
        <w:tab/>
      </w:r>
      <w:r w:rsidRPr="004F5B86">
        <w:t>At any time during the term of this Agreement, either party may immediately terminate this Agreement without cause by written notice to the other.  Upon expiry or termination of this Agreement, each party shall immediately return to the other party any and all Confidential Information</w:t>
      </w:r>
      <w:r>
        <w:t xml:space="preserve"> and comply with the provisions of clause 3.1</w:t>
      </w:r>
      <w:r w:rsidRPr="004F5B86">
        <w:t>.</w:t>
      </w:r>
    </w:p>
    <w:p w:rsidR="008008AD" w:rsidRPr="004F5B86" w:rsidRDefault="008008AD" w:rsidP="008008AD">
      <w:pPr>
        <w:ind w:left="720" w:hanging="720"/>
      </w:pPr>
    </w:p>
    <w:p w:rsidR="008008AD" w:rsidRDefault="008008AD" w:rsidP="008008AD">
      <w:pPr>
        <w:ind w:left="720" w:hanging="720"/>
      </w:pPr>
      <w:r>
        <w:t>5</w:t>
      </w:r>
      <w:r w:rsidRPr="00DE31F8">
        <w:t>.</w:t>
      </w:r>
      <w:r>
        <w:t>4</w:t>
      </w:r>
      <w:r>
        <w:tab/>
      </w:r>
      <w:r w:rsidRPr="00EE34F5">
        <w:t>The accrued rights and remedies of the parties as at termination shall not be affected. Clauses which expressly or by implication have effect after termination, including clause 2.1 and clause 2.2, shall continue in full force and effect</w:t>
      </w:r>
      <w:r>
        <w:t>.</w:t>
      </w:r>
    </w:p>
    <w:p w:rsidR="008008AD" w:rsidRDefault="008008AD" w:rsidP="008008AD"/>
    <w:p w:rsidR="008008AD" w:rsidRPr="00C52F53" w:rsidRDefault="008008AD" w:rsidP="008008AD">
      <w:pPr>
        <w:keepNext/>
        <w:rPr>
          <w:b/>
        </w:rPr>
      </w:pPr>
      <w:r w:rsidRPr="00C52F53">
        <w:rPr>
          <w:b/>
        </w:rPr>
        <w:t>6.</w:t>
      </w:r>
      <w:r w:rsidRPr="00C52F53">
        <w:rPr>
          <w:b/>
        </w:rPr>
        <w:tab/>
        <w:t>Representations</w:t>
      </w:r>
    </w:p>
    <w:p w:rsidR="008008AD" w:rsidRDefault="008008AD" w:rsidP="008008AD">
      <w:pPr>
        <w:keepNext/>
      </w:pPr>
    </w:p>
    <w:p w:rsidR="008008AD" w:rsidRDefault="008008AD" w:rsidP="008008AD">
      <w:pPr>
        <w:ind w:left="720" w:hanging="720"/>
      </w:pPr>
      <w:r>
        <w:t>6.1</w:t>
      </w:r>
      <w:r>
        <w:tab/>
        <w:t>Each party confirms that it is acting as principal and not as nominee, agent or broker for any other person and that it will be responsible for any costs incurred by it or its advisers in considering or pursuing the Purpose and in complying with the terms of this Agreement.</w:t>
      </w:r>
    </w:p>
    <w:p w:rsidR="008008AD" w:rsidRDefault="008008AD" w:rsidP="008008AD">
      <w:pPr>
        <w:ind w:left="720" w:hanging="720"/>
      </w:pPr>
      <w:bookmarkStart w:id="1" w:name="_Ref330278328"/>
    </w:p>
    <w:bookmarkEnd w:id="1"/>
    <w:p w:rsidR="008008AD" w:rsidRPr="00733201" w:rsidRDefault="008008AD" w:rsidP="008008AD">
      <w:pPr>
        <w:ind w:left="720" w:hanging="720"/>
      </w:pPr>
      <w:r>
        <w:t>6.2</w:t>
      </w:r>
      <w:r>
        <w:tab/>
      </w:r>
      <w:r w:rsidRPr="000747BD">
        <w:t>Except in the case of fraudulent misrepresentation, the Disclosing Party accepts no responsibility for nor makes any representation or warranty, express or implied, with respect to the accuracy, reliability or completeness of any Confidential Information made available to t</w:t>
      </w:r>
      <w:r>
        <w:t xml:space="preserve">he Receiving Party or its </w:t>
      </w:r>
      <w:r w:rsidRPr="000747BD">
        <w:t xml:space="preserve">Representatives. </w:t>
      </w:r>
    </w:p>
    <w:p w:rsidR="008008AD" w:rsidRPr="00733201" w:rsidRDefault="008008AD" w:rsidP="008008AD">
      <w:pPr>
        <w:ind w:left="720" w:hanging="720"/>
      </w:pPr>
    </w:p>
    <w:p w:rsidR="008008AD" w:rsidRPr="00733201" w:rsidRDefault="008008AD" w:rsidP="008008AD">
      <w:pPr>
        <w:ind w:left="720" w:hanging="720"/>
      </w:pPr>
      <w:r>
        <w:t xml:space="preserve">6.3 </w:t>
      </w:r>
      <w:r>
        <w:tab/>
      </w:r>
      <w:r w:rsidRPr="00DE31F8">
        <w:t>Each Disclosing Party warrants that it has the right to disclose its Confidential Information to the Recipient and to authorise the Recipient to use such Confidential Information for the Purpose.</w:t>
      </w:r>
    </w:p>
    <w:p w:rsidR="008008AD" w:rsidRDefault="008008AD" w:rsidP="008008AD"/>
    <w:p w:rsidR="008008AD" w:rsidRPr="00C52F53" w:rsidRDefault="008008AD" w:rsidP="008008AD">
      <w:pPr>
        <w:keepNext/>
        <w:rPr>
          <w:b/>
        </w:rPr>
      </w:pPr>
      <w:r w:rsidRPr="00C52F53">
        <w:rPr>
          <w:b/>
        </w:rPr>
        <w:t>7.</w:t>
      </w:r>
      <w:r w:rsidRPr="00C52F53">
        <w:rPr>
          <w:b/>
        </w:rPr>
        <w:tab/>
        <w:t>General</w:t>
      </w:r>
    </w:p>
    <w:p w:rsidR="008008AD" w:rsidRDefault="008008AD" w:rsidP="008008AD">
      <w:pPr>
        <w:keepNext/>
        <w:ind w:left="720" w:hanging="720"/>
      </w:pPr>
    </w:p>
    <w:p w:rsidR="008008AD" w:rsidRPr="00DE31F8" w:rsidRDefault="008008AD" w:rsidP="008008AD">
      <w:pPr>
        <w:ind w:left="720" w:hanging="720"/>
      </w:pPr>
      <w:r>
        <w:t>7.1</w:t>
      </w:r>
      <w:r>
        <w:tab/>
        <w:t>This A</w:t>
      </w:r>
      <w:r w:rsidRPr="00DE31F8">
        <w:t xml:space="preserve">greement constitutes the whole agreement between the parties and supersedes all previous agreements between the parties relating to its subject matter. Each party acknowledges that, in entering into this </w:t>
      </w:r>
      <w:r>
        <w:t>A</w:t>
      </w:r>
      <w:r w:rsidRPr="00DE31F8">
        <w:t xml:space="preserve">greement, it has not relied on, and shall have no right or remedy in respect of, any statement, representation, assurance or warranty (whether made negligently or innocently) other than as expressly set out in this </w:t>
      </w:r>
      <w:r>
        <w:t>A</w:t>
      </w:r>
      <w:r w:rsidRPr="00DE31F8">
        <w:t>greement. Nothing in this clause shall limit or exclude any liability for fraud or for fraudulent misrepresentation.</w:t>
      </w:r>
    </w:p>
    <w:p w:rsidR="008008AD" w:rsidRDefault="008008AD" w:rsidP="008008AD">
      <w:pPr>
        <w:ind w:left="720" w:hanging="720"/>
      </w:pPr>
    </w:p>
    <w:p w:rsidR="008008AD" w:rsidRPr="00DE31F8" w:rsidRDefault="008008AD" w:rsidP="008008AD">
      <w:pPr>
        <w:ind w:left="720" w:hanging="720"/>
      </w:pPr>
      <w:r>
        <w:t>7.2</w:t>
      </w:r>
      <w:r>
        <w:tab/>
        <w:t>No variation of this Agreement</w:t>
      </w:r>
      <w:r w:rsidRPr="00AD7A08">
        <w:t xml:space="preserve">, including any additional terms and conditions, </w:t>
      </w:r>
      <w:r w:rsidRPr="00DE31F8">
        <w:t xml:space="preserve">shall be effective unless it is in writing and signed by each of the parties (or their authorised representatives). </w:t>
      </w:r>
    </w:p>
    <w:p w:rsidR="008008AD" w:rsidRDefault="008008AD" w:rsidP="008008AD">
      <w:pPr>
        <w:ind w:left="720" w:hanging="720"/>
      </w:pPr>
    </w:p>
    <w:p w:rsidR="008008AD" w:rsidRDefault="008008AD" w:rsidP="008008AD">
      <w:pPr>
        <w:ind w:left="720" w:hanging="720"/>
      </w:pPr>
      <w:r>
        <w:t>7.3</w:t>
      </w:r>
      <w:r>
        <w:tab/>
        <w:t>Neither party may assign the benefit of this Agreement, nor any interest except with the prior written consent of the other save that Gentoo may assign this Agreement at any time to any member of the Gentoo Group.</w:t>
      </w:r>
    </w:p>
    <w:p w:rsidR="008008AD" w:rsidRDefault="008008AD" w:rsidP="008008AD">
      <w:pPr>
        <w:ind w:left="720" w:hanging="720"/>
      </w:pPr>
    </w:p>
    <w:p w:rsidR="008008AD" w:rsidRPr="00C52F53" w:rsidRDefault="008008AD" w:rsidP="008008AD">
      <w:pPr>
        <w:ind w:left="720" w:hanging="720"/>
      </w:pPr>
      <w:r>
        <w:t>7.4</w:t>
      </w:r>
      <w:r>
        <w:tab/>
        <w:t>No failure or delay in exercising any remedy or right under this Agreement will operate as a waiver of it, nor will any single or partial exercise of it preclude any further exercise or the exercise of any remedy or right under this Agreement or otherwise.</w:t>
      </w:r>
    </w:p>
    <w:p w:rsidR="008008AD" w:rsidRPr="00C52F53" w:rsidRDefault="008008AD" w:rsidP="008008AD">
      <w:pPr>
        <w:ind w:left="720" w:hanging="720"/>
      </w:pPr>
    </w:p>
    <w:p w:rsidR="008008AD" w:rsidRPr="00C52F53" w:rsidRDefault="008008AD" w:rsidP="008008AD">
      <w:pPr>
        <w:ind w:left="720" w:hanging="720"/>
      </w:pPr>
      <w:r>
        <w:t>7.5</w:t>
      </w:r>
      <w:r>
        <w:tab/>
      </w:r>
      <w:r w:rsidRPr="00C20BB0">
        <w:t>The provisions of this Agreement shall be severable in the event that any of its provisions are held by a court of competent jurisdiction or other applicable authority to be invalid, void or otherwise unenforceable, and the remaining provisions shall remain enforceable to the fullest extent permitted by law.</w:t>
      </w:r>
    </w:p>
    <w:p w:rsidR="008008AD" w:rsidRDefault="008008AD" w:rsidP="008008AD">
      <w:pPr>
        <w:ind w:left="720" w:hanging="720"/>
      </w:pPr>
    </w:p>
    <w:p w:rsidR="008008AD" w:rsidRPr="00C52F53" w:rsidRDefault="008008AD" w:rsidP="008008AD">
      <w:pPr>
        <w:ind w:left="720" w:hanging="720"/>
      </w:pPr>
      <w:r>
        <w:t>7.6</w:t>
      </w:r>
      <w:r>
        <w:tab/>
      </w:r>
      <w:r w:rsidRPr="00C20BB0">
        <w:t xml:space="preserve">The Contracts (Rights of Third Parties) </w:t>
      </w:r>
      <w:bookmarkStart w:id="2" w:name="_GoBack"/>
      <w:bookmarkEnd w:id="2"/>
      <w:r w:rsidRPr="00C20BB0">
        <w:t>Act 1999 is excluded, by the agreement of the parties to this Agreement, from applying to this Agreement to the ma</w:t>
      </w:r>
      <w:r>
        <w:t xml:space="preserve">ximum extent permitted by law. </w:t>
      </w:r>
      <w:r w:rsidRPr="00C20BB0">
        <w:t>No term of this Agreement is enforceable by any person who is not a party to it, whether in accordance with such Act or otherwise.  This clause shall prevail in the event of any conflict between it and anything else in this Agreement.</w:t>
      </w:r>
    </w:p>
    <w:p w:rsidR="008008AD" w:rsidRPr="00C52F53" w:rsidRDefault="008008AD" w:rsidP="008008AD">
      <w:pPr>
        <w:ind w:left="720" w:hanging="720"/>
      </w:pPr>
    </w:p>
    <w:p w:rsidR="008008AD" w:rsidRPr="0066245D" w:rsidRDefault="008008AD" w:rsidP="008008AD">
      <w:pPr>
        <w:ind w:left="720" w:hanging="720"/>
      </w:pPr>
      <w:r>
        <w:t>7.7</w:t>
      </w:r>
      <w:r>
        <w:tab/>
      </w:r>
      <w:r w:rsidRPr="0066245D">
        <w:t xml:space="preserve">This </w:t>
      </w:r>
      <w:r>
        <w:t>A</w:t>
      </w:r>
      <w:r w:rsidRPr="0066245D">
        <w:t>greement and any dispute or claim arising out of or in connection with it or its subject matter or formation (including non-contractual disputes or claims) shall be governed by and construed in accordance with English law</w:t>
      </w:r>
      <w:r w:rsidRPr="004F5B86">
        <w:t xml:space="preserve"> and the parties irrevocably submit to the exclusive jurisdiction of the courts </w:t>
      </w:r>
      <w:r>
        <w:t>of England.</w:t>
      </w:r>
    </w:p>
    <w:p w:rsidR="008008AD" w:rsidRDefault="008008AD" w:rsidP="008008AD"/>
    <w:p w:rsidR="008008AD" w:rsidRDefault="008008AD" w:rsidP="008008AD">
      <w:r>
        <w:t>The parties have caused this Agreement to be executed by their respective duly authorised representatives.</w:t>
      </w:r>
    </w:p>
    <w:p w:rsidR="008008AD" w:rsidRPr="00D43DB0" w:rsidRDefault="008008AD" w:rsidP="008008AD"/>
    <w:tbl>
      <w:tblPr>
        <w:tblW w:w="8200" w:type="dxa"/>
        <w:jc w:val="center"/>
        <w:tblLook w:val="04A0" w:firstRow="1" w:lastRow="0" w:firstColumn="1" w:lastColumn="0" w:noHBand="0" w:noVBand="1"/>
      </w:tblPr>
      <w:tblGrid>
        <w:gridCol w:w="4100"/>
        <w:gridCol w:w="4100"/>
      </w:tblGrid>
      <w:tr w:rsidR="00A67521" w:rsidRPr="00A67521" w:rsidTr="00A67521">
        <w:trPr>
          <w:trHeight w:val="540"/>
          <w:jc w:val="center"/>
        </w:trPr>
        <w:tc>
          <w:tcPr>
            <w:tcW w:w="4100" w:type="dxa"/>
            <w:tcBorders>
              <w:top w:val="nil"/>
              <w:left w:val="nil"/>
              <w:bottom w:val="nil"/>
              <w:right w:val="nil"/>
            </w:tcBorders>
            <w:shd w:val="clear" w:color="auto" w:fill="auto"/>
            <w:hideMark/>
          </w:tcPr>
          <w:p w:rsidR="00A67521" w:rsidRPr="00A67521" w:rsidRDefault="00A67521" w:rsidP="00A67521">
            <w:pPr>
              <w:adjustRightInd/>
              <w:spacing w:line="240" w:lineRule="auto"/>
              <w:rPr>
                <w:rFonts w:eastAsia="Times New Roman"/>
                <w:b/>
                <w:bCs/>
                <w:color w:val="000000"/>
              </w:rPr>
            </w:pPr>
            <w:r w:rsidRPr="00A67521">
              <w:rPr>
                <w:rFonts w:eastAsia="Times New Roman"/>
                <w:b/>
                <w:bCs/>
                <w:color w:val="000000"/>
              </w:rPr>
              <w:t>For and on behalf of Gentoo Group</w:t>
            </w:r>
          </w:p>
        </w:tc>
        <w:tc>
          <w:tcPr>
            <w:tcW w:w="4100" w:type="dxa"/>
            <w:tcBorders>
              <w:top w:val="nil"/>
              <w:left w:val="nil"/>
              <w:bottom w:val="nil"/>
              <w:right w:val="nil"/>
            </w:tcBorders>
            <w:shd w:val="clear" w:color="auto" w:fill="auto"/>
            <w:vAlign w:val="center"/>
            <w:hideMark/>
          </w:tcPr>
          <w:p w:rsidR="00A67521" w:rsidRPr="00A67521" w:rsidRDefault="00A67521" w:rsidP="00A67521">
            <w:pPr>
              <w:adjustRightInd/>
              <w:spacing w:line="240" w:lineRule="auto"/>
              <w:rPr>
                <w:rFonts w:eastAsia="Times New Roman"/>
                <w:b/>
                <w:bCs/>
                <w:color w:val="000000"/>
              </w:rPr>
            </w:pPr>
            <w:r w:rsidRPr="00A67521">
              <w:rPr>
                <w:rFonts w:eastAsia="Times New Roman"/>
                <w:b/>
                <w:bCs/>
                <w:color w:val="000000"/>
              </w:rPr>
              <w:t>For and on behalf of insert full name of</w:t>
            </w:r>
            <w:r w:rsidRPr="00A67521">
              <w:rPr>
                <w:rFonts w:eastAsia="Times New Roman"/>
                <w:b/>
                <w:bCs/>
                <w:color w:val="FF0000"/>
              </w:rPr>
              <w:t xml:space="preserve"> </w:t>
            </w:r>
            <w:r w:rsidRPr="00A67521">
              <w:rPr>
                <w:rFonts w:eastAsia="Times New Roman"/>
                <w:b/>
                <w:bCs/>
                <w:color w:val="000000"/>
              </w:rPr>
              <w:t>company</w:t>
            </w:r>
          </w:p>
        </w:tc>
      </w:tr>
      <w:tr w:rsidR="00A67521" w:rsidRPr="00A67521" w:rsidTr="00A67521">
        <w:trPr>
          <w:trHeight w:val="495"/>
          <w:jc w:val="center"/>
        </w:trPr>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Signed:                                                               </w:t>
            </w:r>
          </w:p>
        </w:tc>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Signed:</w:t>
            </w:r>
          </w:p>
        </w:tc>
      </w:tr>
      <w:tr w:rsidR="00A67521" w:rsidRPr="00A67521" w:rsidTr="00A67521">
        <w:trPr>
          <w:trHeight w:val="495"/>
          <w:jc w:val="center"/>
        </w:trPr>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Print name:                                                         </w:t>
            </w:r>
          </w:p>
        </w:tc>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Print name:                                                         </w:t>
            </w:r>
          </w:p>
        </w:tc>
      </w:tr>
      <w:tr w:rsidR="00A67521" w:rsidRPr="00A67521" w:rsidTr="00A67521">
        <w:trPr>
          <w:trHeight w:val="495"/>
          <w:jc w:val="center"/>
        </w:trPr>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Job Title:                                                            </w:t>
            </w:r>
          </w:p>
        </w:tc>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Job Title:                                                            </w:t>
            </w:r>
          </w:p>
        </w:tc>
      </w:tr>
      <w:tr w:rsidR="00A67521" w:rsidRPr="00A67521" w:rsidTr="00A67521">
        <w:trPr>
          <w:trHeight w:val="495"/>
          <w:jc w:val="center"/>
        </w:trPr>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Date:                                                                  </w:t>
            </w:r>
          </w:p>
        </w:tc>
        <w:tc>
          <w:tcPr>
            <w:tcW w:w="4100" w:type="dxa"/>
            <w:tcBorders>
              <w:top w:val="nil"/>
              <w:left w:val="nil"/>
              <w:bottom w:val="single" w:sz="8" w:space="0" w:color="auto"/>
              <w:right w:val="nil"/>
            </w:tcBorders>
            <w:shd w:val="clear" w:color="auto" w:fill="auto"/>
            <w:vAlign w:val="center"/>
            <w:hideMark/>
          </w:tcPr>
          <w:p w:rsidR="00A67521" w:rsidRPr="00A67521" w:rsidRDefault="00A67521" w:rsidP="00A67521">
            <w:pPr>
              <w:adjustRightInd/>
              <w:spacing w:line="240" w:lineRule="auto"/>
              <w:rPr>
                <w:rFonts w:eastAsia="Times New Roman"/>
                <w:color w:val="000000"/>
              </w:rPr>
            </w:pPr>
            <w:r w:rsidRPr="00A67521">
              <w:rPr>
                <w:rFonts w:eastAsia="Times New Roman"/>
                <w:color w:val="000000"/>
              </w:rPr>
              <w:t xml:space="preserve">Date:                                                                   </w:t>
            </w:r>
          </w:p>
        </w:tc>
      </w:tr>
    </w:tbl>
    <w:p w:rsidR="00833E11" w:rsidRPr="00B03368" w:rsidRDefault="00833E11" w:rsidP="00F006AA">
      <w:pPr>
        <w:pStyle w:val="Body"/>
      </w:pPr>
    </w:p>
    <w:sectPr w:rsidR="00833E11" w:rsidRPr="00B03368" w:rsidSect="00BD6257">
      <w:headerReference w:type="default" r:id="rId8"/>
      <w:footerReference w:type="default" r:id="rId9"/>
      <w:pgSz w:w="11906" w:h="16838" w:code="9"/>
      <w:pgMar w:top="1247" w:right="1247" w:bottom="1418" w:left="1247"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EA" w:rsidRDefault="006C38EA">
      <w:r>
        <w:separator/>
      </w:r>
    </w:p>
  </w:endnote>
  <w:endnote w:type="continuationSeparator" w:id="0">
    <w:p w:rsidR="006C38EA" w:rsidRDefault="006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8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591E6D" w:rsidRDefault="005F5792" w:rsidP="00824FC3">
    <w:pPr>
      <w:pBdr>
        <w:top w:val="single" w:sz="6" w:space="4" w:color="auto"/>
      </w:pBdr>
      <w:tabs>
        <w:tab w:val="center" w:pos="4706"/>
        <w:tab w:val="right" w:pos="9412"/>
      </w:tabs>
      <w:adjustRightInd/>
      <w:spacing w:line="240" w:lineRule="auto"/>
      <w:rPr>
        <w:rFonts w:eastAsia="Times New Roman"/>
        <w:sz w:val="16"/>
        <w:szCs w:val="16"/>
      </w:rPr>
    </w:pPr>
    <w:r>
      <w:fldChar w:fldCharType="begin"/>
    </w:r>
    <w:r>
      <w:instrText xml:space="preserve"> DOCPROPERTY "Ref" \* MERGEFORMAT </w:instrText>
    </w:r>
    <w:r>
      <w:fldChar w:fldCharType="end"/>
    </w:r>
    <w:r w:rsidR="006C38EA" w:rsidRPr="00591E6D">
      <w:rPr>
        <w:rFonts w:eastAsia="Times New Roman"/>
        <w:sz w:val="16"/>
        <w:szCs w:val="16"/>
      </w:rPr>
      <w:tab/>
    </w:r>
    <w:r w:rsidR="006C38EA" w:rsidRPr="00591E6D">
      <w:rPr>
        <w:rFonts w:eastAsia="Times New Roman"/>
        <w:sz w:val="16"/>
        <w:szCs w:val="16"/>
      </w:rPr>
      <w:fldChar w:fldCharType="begin"/>
    </w:r>
    <w:r w:rsidR="006C38EA" w:rsidRPr="00591E6D">
      <w:rPr>
        <w:rFonts w:eastAsia="Times New Roman"/>
        <w:sz w:val="16"/>
        <w:szCs w:val="16"/>
      </w:rPr>
      <w:instrText xml:space="preserve"> PAGE </w:instrText>
    </w:r>
    <w:r w:rsidR="006C38EA" w:rsidRPr="00591E6D">
      <w:rPr>
        <w:rFonts w:eastAsia="Times New Roman"/>
        <w:sz w:val="16"/>
        <w:szCs w:val="16"/>
      </w:rPr>
      <w:fldChar w:fldCharType="separate"/>
    </w:r>
    <w:r w:rsidR="00A67521">
      <w:rPr>
        <w:rFonts w:eastAsia="Times New Roman"/>
        <w:noProof/>
        <w:sz w:val="16"/>
        <w:szCs w:val="16"/>
      </w:rPr>
      <w:t>1</w:t>
    </w:r>
    <w:r w:rsidR="006C38EA" w:rsidRPr="00591E6D">
      <w:rPr>
        <w:rFonts w:eastAsia="Times New Roman"/>
        <w:sz w:val="16"/>
        <w:szCs w:val="16"/>
      </w:rPr>
      <w:fldChar w:fldCharType="end"/>
    </w:r>
    <w:r w:rsidR="006C38EA" w:rsidRPr="00591E6D">
      <w:rPr>
        <w:rFonts w:eastAsia="Times New Roman"/>
        <w:sz w:val="16"/>
        <w:szCs w:val="16"/>
      </w:rPr>
      <w:tab/>
    </w:r>
    <w:r>
      <w:fldChar w:fldCharType="begin"/>
    </w:r>
    <w:r>
      <w:instrText xml:space="preserve"> DOCPROPERTY "OurRef" \* MERGEFORMAT </w:instrText>
    </w:r>
    <w:r>
      <w:fldChar w:fldCharType="end"/>
    </w:r>
  </w:p>
  <w:p w:rsidR="006C38EA" w:rsidRDefault="006C38EA">
    <w:pPr>
      <w:pStyle w:val="Footer"/>
      <w:jc w:val="center"/>
    </w:pPr>
  </w:p>
  <w:p w:rsidR="006C38EA" w:rsidRPr="0055357B" w:rsidRDefault="006C38EA"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EA" w:rsidRDefault="006C38EA">
      <w:r>
        <w:separator/>
      </w:r>
    </w:p>
  </w:footnote>
  <w:footnote w:type="continuationSeparator" w:id="0">
    <w:p w:rsidR="006C38EA" w:rsidRDefault="006C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F01AF6" w:rsidRDefault="006C38EA" w:rsidP="00F006A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E7A"/>
    <w:rsid w:val="00025669"/>
    <w:rsid w:val="0003080F"/>
    <w:rsid w:val="000344A5"/>
    <w:rsid w:val="000351CC"/>
    <w:rsid w:val="0005087F"/>
    <w:rsid w:val="00054A26"/>
    <w:rsid w:val="000570B8"/>
    <w:rsid w:val="00057EB9"/>
    <w:rsid w:val="000613C0"/>
    <w:rsid w:val="00061CF2"/>
    <w:rsid w:val="000623C8"/>
    <w:rsid w:val="000632A7"/>
    <w:rsid w:val="00066A7A"/>
    <w:rsid w:val="0007159A"/>
    <w:rsid w:val="00074A51"/>
    <w:rsid w:val="00076973"/>
    <w:rsid w:val="0009090B"/>
    <w:rsid w:val="00091ED3"/>
    <w:rsid w:val="00092E95"/>
    <w:rsid w:val="0009321E"/>
    <w:rsid w:val="000A1C63"/>
    <w:rsid w:val="000B0E12"/>
    <w:rsid w:val="000B6F27"/>
    <w:rsid w:val="000B7EEE"/>
    <w:rsid w:val="000C0314"/>
    <w:rsid w:val="000C2320"/>
    <w:rsid w:val="000C2727"/>
    <w:rsid w:val="000D5FD4"/>
    <w:rsid w:val="000D68C5"/>
    <w:rsid w:val="000E2694"/>
    <w:rsid w:val="000E2823"/>
    <w:rsid w:val="000E3AF0"/>
    <w:rsid w:val="000F1A37"/>
    <w:rsid w:val="000F5366"/>
    <w:rsid w:val="000F5C72"/>
    <w:rsid w:val="000F74F3"/>
    <w:rsid w:val="00100F3B"/>
    <w:rsid w:val="001041A6"/>
    <w:rsid w:val="001049D4"/>
    <w:rsid w:val="001143B8"/>
    <w:rsid w:val="001266C7"/>
    <w:rsid w:val="00131BAA"/>
    <w:rsid w:val="00142658"/>
    <w:rsid w:val="00144B0D"/>
    <w:rsid w:val="001474FB"/>
    <w:rsid w:val="00156D2F"/>
    <w:rsid w:val="0016295E"/>
    <w:rsid w:val="00163ED4"/>
    <w:rsid w:val="001642F6"/>
    <w:rsid w:val="00165678"/>
    <w:rsid w:val="00171FA0"/>
    <w:rsid w:val="001748A9"/>
    <w:rsid w:val="0018027A"/>
    <w:rsid w:val="00183B7C"/>
    <w:rsid w:val="0018473B"/>
    <w:rsid w:val="001A0C21"/>
    <w:rsid w:val="001A22FE"/>
    <w:rsid w:val="001A272F"/>
    <w:rsid w:val="001A65A3"/>
    <w:rsid w:val="001A73F1"/>
    <w:rsid w:val="001B19FC"/>
    <w:rsid w:val="001B1C2C"/>
    <w:rsid w:val="001B5ADE"/>
    <w:rsid w:val="001B7B7E"/>
    <w:rsid w:val="001C0EB2"/>
    <w:rsid w:val="001C25E5"/>
    <w:rsid w:val="001D1152"/>
    <w:rsid w:val="001D3584"/>
    <w:rsid w:val="001D445B"/>
    <w:rsid w:val="001E5701"/>
    <w:rsid w:val="001E76A7"/>
    <w:rsid w:val="001F2043"/>
    <w:rsid w:val="00202E76"/>
    <w:rsid w:val="00203D54"/>
    <w:rsid w:val="00207637"/>
    <w:rsid w:val="00221BDA"/>
    <w:rsid w:val="00224507"/>
    <w:rsid w:val="00226D0A"/>
    <w:rsid w:val="002328E7"/>
    <w:rsid w:val="00233D0D"/>
    <w:rsid w:val="002373F4"/>
    <w:rsid w:val="00240437"/>
    <w:rsid w:val="00245914"/>
    <w:rsid w:val="00246E02"/>
    <w:rsid w:val="002535D8"/>
    <w:rsid w:val="00255305"/>
    <w:rsid w:val="0026049C"/>
    <w:rsid w:val="0026497F"/>
    <w:rsid w:val="00265D5A"/>
    <w:rsid w:val="00272EE1"/>
    <w:rsid w:val="002760DA"/>
    <w:rsid w:val="00281F62"/>
    <w:rsid w:val="00292C11"/>
    <w:rsid w:val="00294799"/>
    <w:rsid w:val="00296E3C"/>
    <w:rsid w:val="002A0C8E"/>
    <w:rsid w:val="002A509E"/>
    <w:rsid w:val="002A724B"/>
    <w:rsid w:val="002B24BC"/>
    <w:rsid w:val="002B4977"/>
    <w:rsid w:val="002B7DF1"/>
    <w:rsid w:val="002C3BE7"/>
    <w:rsid w:val="002D32F1"/>
    <w:rsid w:val="002D4B38"/>
    <w:rsid w:val="002F14B1"/>
    <w:rsid w:val="002F3663"/>
    <w:rsid w:val="002F53FD"/>
    <w:rsid w:val="00300290"/>
    <w:rsid w:val="00301B66"/>
    <w:rsid w:val="00302B67"/>
    <w:rsid w:val="00303FF8"/>
    <w:rsid w:val="003124FB"/>
    <w:rsid w:val="0031640D"/>
    <w:rsid w:val="003173F0"/>
    <w:rsid w:val="00320D7F"/>
    <w:rsid w:val="00325B39"/>
    <w:rsid w:val="003350A9"/>
    <w:rsid w:val="00336DC6"/>
    <w:rsid w:val="00337871"/>
    <w:rsid w:val="003443DF"/>
    <w:rsid w:val="003548E3"/>
    <w:rsid w:val="0036427C"/>
    <w:rsid w:val="0036468A"/>
    <w:rsid w:val="00367BBE"/>
    <w:rsid w:val="00374CA0"/>
    <w:rsid w:val="003763F1"/>
    <w:rsid w:val="0037681F"/>
    <w:rsid w:val="00395880"/>
    <w:rsid w:val="00396159"/>
    <w:rsid w:val="003A7CD7"/>
    <w:rsid w:val="003C165A"/>
    <w:rsid w:val="003C3873"/>
    <w:rsid w:val="003D040F"/>
    <w:rsid w:val="003D70BB"/>
    <w:rsid w:val="003E19E6"/>
    <w:rsid w:val="003E28AB"/>
    <w:rsid w:val="003E7CF7"/>
    <w:rsid w:val="003E7E59"/>
    <w:rsid w:val="003F128B"/>
    <w:rsid w:val="00401B80"/>
    <w:rsid w:val="00402072"/>
    <w:rsid w:val="004029EC"/>
    <w:rsid w:val="00406210"/>
    <w:rsid w:val="0042131A"/>
    <w:rsid w:val="0042215E"/>
    <w:rsid w:val="004375A7"/>
    <w:rsid w:val="0044029F"/>
    <w:rsid w:val="00441C11"/>
    <w:rsid w:val="00442564"/>
    <w:rsid w:val="00445A29"/>
    <w:rsid w:val="00446400"/>
    <w:rsid w:val="004507EC"/>
    <w:rsid w:val="00452F54"/>
    <w:rsid w:val="00460D58"/>
    <w:rsid w:val="004641AF"/>
    <w:rsid w:val="00470A8F"/>
    <w:rsid w:val="00472B83"/>
    <w:rsid w:val="00472CA1"/>
    <w:rsid w:val="004752B5"/>
    <w:rsid w:val="00483C7B"/>
    <w:rsid w:val="00487A69"/>
    <w:rsid w:val="00495CEC"/>
    <w:rsid w:val="0049735C"/>
    <w:rsid w:val="004A1B56"/>
    <w:rsid w:val="004A208B"/>
    <w:rsid w:val="004A5271"/>
    <w:rsid w:val="004B3F01"/>
    <w:rsid w:val="004B7685"/>
    <w:rsid w:val="004C3BE9"/>
    <w:rsid w:val="004C6155"/>
    <w:rsid w:val="004C75E6"/>
    <w:rsid w:val="004D09AD"/>
    <w:rsid w:val="004D1F92"/>
    <w:rsid w:val="004D4ADC"/>
    <w:rsid w:val="004D4DB9"/>
    <w:rsid w:val="004E1C38"/>
    <w:rsid w:val="004F798D"/>
    <w:rsid w:val="00531694"/>
    <w:rsid w:val="0053708D"/>
    <w:rsid w:val="00542B26"/>
    <w:rsid w:val="00542C35"/>
    <w:rsid w:val="00544040"/>
    <w:rsid w:val="00545559"/>
    <w:rsid w:val="00551935"/>
    <w:rsid w:val="0055357B"/>
    <w:rsid w:val="005616FD"/>
    <w:rsid w:val="00563B24"/>
    <w:rsid w:val="0056744B"/>
    <w:rsid w:val="00570F9B"/>
    <w:rsid w:val="00571334"/>
    <w:rsid w:val="00571DDC"/>
    <w:rsid w:val="005853FF"/>
    <w:rsid w:val="00587401"/>
    <w:rsid w:val="005938A3"/>
    <w:rsid w:val="005A0A95"/>
    <w:rsid w:val="005A59D3"/>
    <w:rsid w:val="005B2B17"/>
    <w:rsid w:val="005B3A29"/>
    <w:rsid w:val="005B4CA4"/>
    <w:rsid w:val="005B5967"/>
    <w:rsid w:val="005C1ACB"/>
    <w:rsid w:val="005F4EE7"/>
    <w:rsid w:val="005F5792"/>
    <w:rsid w:val="00600A38"/>
    <w:rsid w:val="006011CD"/>
    <w:rsid w:val="00601F01"/>
    <w:rsid w:val="0061379C"/>
    <w:rsid w:val="00615444"/>
    <w:rsid w:val="0061771F"/>
    <w:rsid w:val="00621947"/>
    <w:rsid w:val="00621EDE"/>
    <w:rsid w:val="006419FF"/>
    <w:rsid w:val="00642973"/>
    <w:rsid w:val="00652AC6"/>
    <w:rsid w:val="00654DCA"/>
    <w:rsid w:val="006566B3"/>
    <w:rsid w:val="00657495"/>
    <w:rsid w:val="00660B44"/>
    <w:rsid w:val="006619E9"/>
    <w:rsid w:val="006642FF"/>
    <w:rsid w:val="006740F3"/>
    <w:rsid w:val="00686240"/>
    <w:rsid w:val="00687E54"/>
    <w:rsid w:val="00694C3B"/>
    <w:rsid w:val="006A7811"/>
    <w:rsid w:val="006B1C13"/>
    <w:rsid w:val="006B29F5"/>
    <w:rsid w:val="006B397F"/>
    <w:rsid w:val="006C38EA"/>
    <w:rsid w:val="006C6399"/>
    <w:rsid w:val="006D1544"/>
    <w:rsid w:val="006D695D"/>
    <w:rsid w:val="006E1C90"/>
    <w:rsid w:val="006E1F64"/>
    <w:rsid w:val="006E5751"/>
    <w:rsid w:val="006F5945"/>
    <w:rsid w:val="007055E0"/>
    <w:rsid w:val="00706AFC"/>
    <w:rsid w:val="00710C42"/>
    <w:rsid w:val="00716AEF"/>
    <w:rsid w:val="00726001"/>
    <w:rsid w:val="00726469"/>
    <w:rsid w:val="00731306"/>
    <w:rsid w:val="0073130A"/>
    <w:rsid w:val="007327E4"/>
    <w:rsid w:val="00737AA1"/>
    <w:rsid w:val="007410A0"/>
    <w:rsid w:val="00747E5F"/>
    <w:rsid w:val="00763211"/>
    <w:rsid w:val="00765499"/>
    <w:rsid w:val="007673B0"/>
    <w:rsid w:val="007702A9"/>
    <w:rsid w:val="007709A3"/>
    <w:rsid w:val="00771CF7"/>
    <w:rsid w:val="00771F25"/>
    <w:rsid w:val="007801C3"/>
    <w:rsid w:val="00780B40"/>
    <w:rsid w:val="00784AD1"/>
    <w:rsid w:val="00786E19"/>
    <w:rsid w:val="007908DC"/>
    <w:rsid w:val="00796522"/>
    <w:rsid w:val="007A1561"/>
    <w:rsid w:val="007A45FC"/>
    <w:rsid w:val="007A4DEC"/>
    <w:rsid w:val="007B06E7"/>
    <w:rsid w:val="007B1851"/>
    <w:rsid w:val="007B2D71"/>
    <w:rsid w:val="007B3AC8"/>
    <w:rsid w:val="007B4D91"/>
    <w:rsid w:val="007B628E"/>
    <w:rsid w:val="007B715D"/>
    <w:rsid w:val="007D2FA9"/>
    <w:rsid w:val="007D7CD6"/>
    <w:rsid w:val="007F2FE1"/>
    <w:rsid w:val="007F38DD"/>
    <w:rsid w:val="007F3C96"/>
    <w:rsid w:val="007F6B2A"/>
    <w:rsid w:val="008008AD"/>
    <w:rsid w:val="008033AD"/>
    <w:rsid w:val="00806394"/>
    <w:rsid w:val="0081163E"/>
    <w:rsid w:val="00824FC3"/>
    <w:rsid w:val="00825FEF"/>
    <w:rsid w:val="008264A7"/>
    <w:rsid w:val="00833E11"/>
    <w:rsid w:val="00835815"/>
    <w:rsid w:val="00836B43"/>
    <w:rsid w:val="00837079"/>
    <w:rsid w:val="00841A5B"/>
    <w:rsid w:val="00861846"/>
    <w:rsid w:val="00867168"/>
    <w:rsid w:val="00870C1A"/>
    <w:rsid w:val="0087774C"/>
    <w:rsid w:val="0089258E"/>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67CD"/>
    <w:rsid w:val="00937C10"/>
    <w:rsid w:val="00947726"/>
    <w:rsid w:val="00952C8E"/>
    <w:rsid w:val="00953B5B"/>
    <w:rsid w:val="00970EFC"/>
    <w:rsid w:val="0097793E"/>
    <w:rsid w:val="00993A68"/>
    <w:rsid w:val="009A0C32"/>
    <w:rsid w:val="009A1623"/>
    <w:rsid w:val="009A4D41"/>
    <w:rsid w:val="009A5314"/>
    <w:rsid w:val="009A6C13"/>
    <w:rsid w:val="009A7D78"/>
    <w:rsid w:val="009B43D4"/>
    <w:rsid w:val="009B5649"/>
    <w:rsid w:val="009B71C5"/>
    <w:rsid w:val="009C289F"/>
    <w:rsid w:val="009C421B"/>
    <w:rsid w:val="009C5DD6"/>
    <w:rsid w:val="009C6699"/>
    <w:rsid w:val="009C772A"/>
    <w:rsid w:val="009D0F36"/>
    <w:rsid w:val="009D5C0C"/>
    <w:rsid w:val="009E0699"/>
    <w:rsid w:val="009E0A3E"/>
    <w:rsid w:val="009E4375"/>
    <w:rsid w:val="009E4571"/>
    <w:rsid w:val="009F66EE"/>
    <w:rsid w:val="00A022B4"/>
    <w:rsid w:val="00A22832"/>
    <w:rsid w:val="00A27D1B"/>
    <w:rsid w:val="00A3767F"/>
    <w:rsid w:val="00A457C4"/>
    <w:rsid w:val="00A47EA8"/>
    <w:rsid w:val="00A50946"/>
    <w:rsid w:val="00A559CE"/>
    <w:rsid w:val="00A62A67"/>
    <w:rsid w:val="00A635CA"/>
    <w:rsid w:val="00A63E0C"/>
    <w:rsid w:val="00A648EE"/>
    <w:rsid w:val="00A67521"/>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338BE"/>
    <w:rsid w:val="00B42C21"/>
    <w:rsid w:val="00B44075"/>
    <w:rsid w:val="00B4540A"/>
    <w:rsid w:val="00B45D6F"/>
    <w:rsid w:val="00B53801"/>
    <w:rsid w:val="00B612C6"/>
    <w:rsid w:val="00B61AC1"/>
    <w:rsid w:val="00B674E5"/>
    <w:rsid w:val="00B75BB8"/>
    <w:rsid w:val="00B83198"/>
    <w:rsid w:val="00B87D49"/>
    <w:rsid w:val="00B90867"/>
    <w:rsid w:val="00BA1020"/>
    <w:rsid w:val="00BA4470"/>
    <w:rsid w:val="00BA4972"/>
    <w:rsid w:val="00BA55E5"/>
    <w:rsid w:val="00BA6211"/>
    <w:rsid w:val="00BA68F9"/>
    <w:rsid w:val="00BA760A"/>
    <w:rsid w:val="00BB5457"/>
    <w:rsid w:val="00BB7E10"/>
    <w:rsid w:val="00BC1CBD"/>
    <w:rsid w:val="00BC432A"/>
    <w:rsid w:val="00BC59F9"/>
    <w:rsid w:val="00BD0883"/>
    <w:rsid w:val="00BD6257"/>
    <w:rsid w:val="00BD6646"/>
    <w:rsid w:val="00BE232C"/>
    <w:rsid w:val="00BE2EF2"/>
    <w:rsid w:val="00BF102A"/>
    <w:rsid w:val="00C0134A"/>
    <w:rsid w:val="00C32C04"/>
    <w:rsid w:val="00C36B94"/>
    <w:rsid w:val="00C45E94"/>
    <w:rsid w:val="00C51671"/>
    <w:rsid w:val="00C566EF"/>
    <w:rsid w:val="00C7147E"/>
    <w:rsid w:val="00C71A5A"/>
    <w:rsid w:val="00C72035"/>
    <w:rsid w:val="00C73295"/>
    <w:rsid w:val="00C823DA"/>
    <w:rsid w:val="00C83D54"/>
    <w:rsid w:val="00C874DF"/>
    <w:rsid w:val="00C90F3C"/>
    <w:rsid w:val="00C9457C"/>
    <w:rsid w:val="00CA1B3B"/>
    <w:rsid w:val="00CB55B3"/>
    <w:rsid w:val="00CC3C26"/>
    <w:rsid w:val="00CD257A"/>
    <w:rsid w:val="00CE3CFD"/>
    <w:rsid w:val="00CF772C"/>
    <w:rsid w:val="00CF7990"/>
    <w:rsid w:val="00D0040A"/>
    <w:rsid w:val="00D008C9"/>
    <w:rsid w:val="00D02BF9"/>
    <w:rsid w:val="00D05179"/>
    <w:rsid w:val="00D12F9C"/>
    <w:rsid w:val="00D16D08"/>
    <w:rsid w:val="00D25B02"/>
    <w:rsid w:val="00D2711C"/>
    <w:rsid w:val="00D34CC9"/>
    <w:rsid w:val="00D3547B"/>
    <w:rsid w:val="00D40199"/>
    <w:rsid w:val="00D74DD7"/>
    <w:rsid w:val="00D779CB"/>
    <w:rsid w:val="00D80DAF"/>
    <w:rsid w:val="00D8178E"/>
    <w:rsid w:val="00D84C5F"/>
    <w:rsid w:val="00D90F3F"/>
    <w:rsid w:val="00D94102"/>
    <w:rsid w:val="00DA163B"/>
    <w:rsid w:val="00DA253D"/>
    <w:rsid w:val="00DD1BF5"/>
    <w:rsid w:val="00DD3C5A"/>
    <w:rsid w:val="00DE52A1"/>
    <w:rsid w:val="00DE6ABA"/>
    <w:rsid w:val="00DE7CCB"/>
    <w:rsid w:val="00DF1C4C"/>
    <w:rsid w:val="00DF7952"/>
    <w:rsid w:val="00E019BE"/>
    <w:rsid w:val="00E11D30"/>
    <w:rsid w:val="00E14A66"/>
    <w:rsid w:val="00E2148E"/>
    <w:rsid w:val="00E271F3"/>
    <w:rsid w:val="00E32180"/>
    <w:rsid w:val="00E32F19"/>
    <w:rsid w:val="00E351CF"/>
    <w:rsid w:val="00E40F77"/>
    <w:rsid w:val="00E41986"/>
    <w:rsid w:val="00E429D9"/>
    <w:rsid w:val="00E458F3"/>
    <w:rsid w:val="00E5770A"/>
    <w:rsid w:val="00E642AA"/>
    <w:rsid w:val="00E72727"/>
    <w:rsid w:val="00E7432A"/>
    <w:rsid w:val="00E83CC7"/>
    <w:rsid w:val="00E950E8"/>
    <w:rsid w:val="00E956B7"/>
    <w:rsid w:val="00E96650"/>
    <w:rsid w:val="00EA2908"/>
    <w:rsid w:val="00EA78F8"/>
    <w:rsid w:val="00EB63EE"/>
    <w:rsid w:val="00EB7357"/>
    <w:rsid w:val="00EC1CA1"/>
    <w:rsid w:val="00EC3027"/>
    <w:rsid w:val="00ED0FC2"/>
    <w:rsid w:val="00ED7102"/>
    <w:rsid w:val="00EE342E"/>
    <w:rsid w:val="00EF653C"/>
    <w:rsid w:val="00F006AA"/>
    <w:rsid w:val="00F03C36"/>
    <w:rsid w:val="00F0524D"/>
    <w:rsid w:val="00F059A2"/>
    <w:rsid w:val="00F26229"/>
    <w:rsid w:val="00F324BD"/>
    <w:rsid w:val="00F41F39"/>
    <w:rsid w:val="00F436F5"/>
    <w:rsid w:val="00F47405"/>
    <w:rsid w:val="00F5200D"/>
    <w:rsid w:val="00F544CE"/>
    <w:rsid w:val="00F57E26"/>
    <w:rsid w:val="00F62CDA"/>
    <w:rsid w:val="00F725C1"/>
    <w:rsid w:val="00F76B57"/>
    <w:rsid w:val="00F81F56"/>
    <w:rsid w:val="00F82D56"/>
    <w:rsid w:val="00F87E1D"/>
    <w:rsid w:val="00F92370"/>
    <w:rsid w:val="00F92EDE"/>
    <w:rsid w:val="00FA0BCD"/>
    <w:rsid w:val="00FB0D9D"/>
    <w:rsid w:val="00FB3DE3"/>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docId w15:val="{2A4A2F4B-EAAC-4A51-A546-8C7096CD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uiPriority w:val="99"/>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uiPriority w:val="99"/>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uiPriority w:val="99"/>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uiPriority w:val="99"/>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uiPriority w:val="99"/>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uiPriority w:val="99"/>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rsid w:val="00302B67"/>
    <w:rPr>
      <w:sz w:val="16"/>
      <w:szCs w:val="16"/>
    </w:rPr>
  </w:style>
  <w:style w:type="paragraph" w:styleId="CommentText">
    <w:name w:val="annotation text"/>
    <w:basedOn w:val="Normal"/>
    <w:link w:val="CommentTextChar"/>
    <w:rsid w:val="00302B67"/>
    <w:rPr>
      <w:rFonts w:cs="Times New Roman"/>
      <w:sz w:val="20"/>
      <w:szCs w:val="20"/>
    </w:rPr>
  </w:style>
  <w:style w:type="character" w:customStyle="1" w:styleId="CommentTextChar">
    <w:name w:val="Comment Text Char"/>
    <w:link w:val="CommentText"/>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0941">
      <w:bodyDiv w:val="1"/>
      <w:marLeft w:val="0"/>
      <w:marRight w:val="0"/>
      <w:marTop w:val="0"/>
      <w:marBottom w:val="0"/>
      <w:divBdr>
        <w:top w:val="none" w:sz="0" w:space="0" w:color="auto"/>
        <w:left w:val="none" w:sz="0" w:space="0" w:color="auto"/>
        <w:bottom w:val="none" w:sz="0" w:space="0" w:color="auto"/>
        <w:right w:val="none" w:sz="0" w:space="0" w:color="auto"/>
      </w:divBdr>
    </w:div>
    <w:div w:id="928731142">
      <w:bodyDiv w:val="1"/>
      <w:marLeft w:val="0"/>
      <w:marRight w:val="0"/>
      <w:marTop w:val="0"/>
      <w:marBottom w:val="0"/>
      <w:divBdr>
        <w:top w:val="none" w:sz="0" w:space="0" w:color="auto"/>
        <w:left w:val="none" w:sz="0" w:space="0" w:color="auto"/>
        <w:bottom w:val="none" w:sz="0" w:space="0" w:color="auto"/>
        <w:right w:val="none" w:sz="0" w:space="0" w:color="auto"/>
      </w:divBdr>
    </w:div>
    <w:div w:id="166003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05D0A-A4DB-452C-A609-6A9E047D7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227</TotalTime>
  <Pages>5</Pages>
  <Words>1996</Words>
  <Characters>11379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13349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49</cp:revision>
  <cp:lastPrinted>2017-12-14T14:40:00Z</cp:lastPrinted>
  <dcterms:created xsi:type="dcterms:W3CDTF">2017-12-12T13:42:00Z</dcterms:created>
  <dcterms:modified xsi:type="dcterms:W3CDTF">2018-10-11T12:35:00Z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f990634d-2106-4771-8f0d-ab6e6c685101</vt:lpwstr>
  </property>
  <property fmtid="{D5CDD505-2E9C-101B-9397-08002B2CF9AE}" pid="7" name="GENTOO\CLASSIFICATION">
    <vt:lpwstr>UNRESTRICTED</vt:lpwstr>
  </property>
</Properties>
</file>